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5632F5" w14:textId="77777777" w:rsidR="00277019" w:rsidRDefault="00277019" w:rsidP="00277019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>Załącznik nr 1.5 do Zarządzenia Rektora UR  nr 7/2023</w:t>
      </w:r>
    </w:p>
    <w:p w14:paraId="7CEDB9CA" w14:textId="77777777" w:rsidR="00277019" w:rsidRDefault="00277019" w:rsidP="00277019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46FD83F3" w14:textId="77777777" w:rsidR="00277019" w:rsidRDefault="00277019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06BBEE01" w14:textId="77777777" w:rsidR="00277019" w:rsidRDefault="00277019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72A63EFA" w14:textId="77777777" w:rsidR="0085747A" w:rsidRPr="002F4204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2F4204">
        <w:rPr>
          <w:rFonts w:ascii="Corbel" w:hAnsi="Corbel"/>
          <w:b/>
          <w:smallCaps/>
          <w:sz w:val="24"/>
          <w:szCs w:val="24"/>
        </w:rPr>
        <w:t>SYLABUS</w:t>
      </w:r>
    </w:p>
    <w:p w14:paraId="6ECAF9E0" w14:textId="77777777" w:rsidR="0085747A" w:rsidRPr="002F4204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2F4204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2F4204">
        <w:rPr>
          <w:rFonts w:ascii="Corbel" w:hAnsi="Corbel"/>
          <w:b/>
          <w:smallCaps/>
          <w:sz w:val="24"/>
          <w:szCs w:val="24"/>
        </w:rPr>
        <w:t xml:space="preserve"> </w:t>
      </w:r>
      <w:r w:rsidR="0057279C" w:rsidRPr="002F4204">
        <w:rPr>
          <w:rFonts w:ascii="Corbel" w:hAnsi="Corbel"/>
          <w:b/>
          <w:smallCaps/>
          <w:sz w:val="24"/>
          <w:szCs w:val="24"/>
        </w:rPr>
        <w:t>202</w:t>
      </w:r>
      <w:r w:rsidR="008D1A23">
        <w:rPr>
          <w:rFonts w:ascii="Corbel" w:hAnsi="Corbel"/>
          <w:b/>
          <w:smallCaps/>
          <w:sz w:val="24"/>
          <w:szCs w:val="24"/>
        </w:rPr>
        <w:t>5</w:t>
      </w:r>
      <w:r w:rsidR="0057279C" w:rsidRPr="002F4204">
        <w:rPr>
          <w:rFonts w:ascii="Corbel" w:hAnsi="Corbel"/>
          <w:b/>
          <w:smallCaps/>
          <w:sz w:val="24"/>
          <w:szCs w:val="24"/>
        </w:rPr>
        <w:t xml:space="preserve"> – </w:t>
      </w:r>
      <w:r w:rsidR="008D1A23">
        <w:rPr>
          <w:rFonts w:ascii="Corbel" w:hAnsi="Corbel"/>
          <w:b/>
          <w:smallCaps/>
          <w:sz w:val="24"/>
          <w:szCs w:val="24"/>
        </w:rPr>
        <w:t>2030</w:t>
      </w:r>
    </w:p>
    <w:p w14:paraId="7BE0E65B" w14:textId="77777777" w:rsidR="00445970" w:rsidRPr="002F4204" w:rsidRDefault="00445970" w:rsidP="00EA4832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2F4204">
        <w:rPr>
          <w:rFonts w:ascii="Corbel" w:hAnsi="Corbel"/>
          <w:sz w:val="24"/>
          <w:szCs w:val="24"/>
        </w:rPr>
        <w:tab/>
      </w:r>
      <w:r w:rsidRPr="002F4204">
        <w:rPr>
          <w:rFonts w:ascii="Corbel" w:hAnsi="Corbel"/>
          <w:sz w:val="24"/>
          <w:szCs w:val="24"/>
        </w:rPr>
        <w:tab/>
      </w:r>
      <w:r w:rsidRPr="002F4204">
        <w:rPr>
          <w:rFonts w:ascii="Corbel" w:hAnsi="Corbel"/>
          <w:sz w:val="24"/>
          <w:szCs w:val="24"/>
        </w:rPr>
        <w:tab/>
      </w:r>
      <w:r w:rsidRPr="002F4204">
        <w:rPr>
          <w:rFonts w:ascii="Corbel" w:hAnsi="Corbel"/>
          <w:sz w:val="24"/>
          <w:szCs w:val="24"/>
        </w:rPr>
        <w:tab/>
        <w:t xml:space="preserve">Rok akademicki   </w:t>
      </w:r>
      <w:r w:rsidR="003F3149" w:rsidRPr="002F4204">
        <w:rPr>
          <w:rFonts w:ascii="Corbel" w:hAnsi="Corbel"/>
          <w:sz w:val="24"/>
          <w:szCs w:val="24"/>
        </w:rPr>
        <w:t>202</w:t>
      </w:r>
      <w:r w:rsidR="008D1A23">
        <w:rPr>
          <w:rFonts w:ascii="Corbel" w:hAnsi="Corbel"/>
          <w:sz w:val="24"/>
          <w:szCs w:val="24"/>
        </w:rPr>
        <w:t>6</w:t>
      </w:r>
      <w:r w:rsidR="003F3149" w:rsidRPr="002F4204">
        <w:rPr>
          <w:rFonts w:ascii="Corbel" w:hAnsi="Corbel"/>
          <w:sz w:val="24"/>
          <w:szCs w:val="24"/>
        </w:rPr>
        <w:t>/202</w:t>
      </w:r>
      <w:r w:rsidR="008D1A23">
        <w:rPr>
          <w:rFonts w:ascii="Corbel" w:hAnsi="Corbel"/>
          <w:sz w:val="24"/>
          <w:szCs w:val="24"/>
        </w:rPr>
        <w:t>7</w:t>
      </w:r>
    </w:p>
    <w:p w14:paraId="7DF2251E" w14:textId="77777777" w:rsidR="0085747A" w:rsidRPr="002F4204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D86FE09" w14:textId="77777777" w:rsidR="0085747A" w:rsidRPr="002F4204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2F4204">
        <w:rPr>
          <w:rFonts w:ascii="Corbel" w:hAnsi="Corbel"/>
          <w:szCs w:val="24"/>
        </w:rPr>
        <w:t xml:space="preserve">1. </w:t>
      </w:r>
      <w:r w:rsidR="0085747A" w:rsidRPr="002F4204">
        <w:rPr>
          <w:rFonts w:ascii="Corbel" w:hAnsi="Corbel"/>
          <w:szCs w:val="24"/>
        </w:rPr>
        <w:t xml:space="preserve">Podstawowe </w:t>
      </w:r>
      <w:r w:rsidR="00445970" w:rsidRPr="002F4204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2F4204" w14:paraId="368AEBB7" w14:textId="77777777" w:rsidTr="00FC4E1B">
        <w:tc>
          <w:tcPr>
            <w:tcW w:w="2694" w:type="dxa"/>
            <w:vAlign w:val="center"/>
          </w:tcPr>
          <w:p w14:paraId="4ECC8F23" w14:textId="77777777" w:rsidR="0085747A" w:rsidRPr="002F4204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F4204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89C12D3" w14:textId="77777777" w:rsidR="0085747A" w:rsidRPr="002F4204" w:rsidRDefault="008D1A23" w:rsidP="00985C85">
            <w:pPr>
              <w:pStyle w:val="Odpowiedzi"/>
              <w:spacing w:before="100" w:beforeAutospacing="1" w:after="100" w:afterAutospacing="1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</w:t>
            </w:r>
            <w:r w:rsidR="0057279C" w:rsidRPr="002F4204">
              <w:rPr>
                <w:rFonts w:ascii="Corbel" w:hAnsi="Corbel"/>
                <w:sz w:val="24"/>
                <w:szCs w:val="24"/>
              </w:rPr>
              <w:t>ydaktyka osób ze spektrum autyzmu</w:t>
            </w:r>
          </w:p>
        </w:tc>
      </w:tr>
      <w:tr w:rsidR="0085747A" w:rsidRPr="002F4204" w14:paraId="0C117A6C" w14:textId="77777777" w:rsidTr="00FC4E1B">
        <w:tc>
          <w:tcPr>
            <w:tcW w:w="2694" w:type="dxa"/>
            <w:vAlign w:val="center"/>
          </w:tcPr>
          <w:p w14:paraId="0A8194C4" w14:textId="77777777" w:rsidR="0085747A" w:rsidRPr="002F4204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F4204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2F4204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2834C90B" w14:textId="77777777" w:rsidR="0085747A" w:rsidRPr="002F4204" w:rsidRDefault="0057279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F4204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85747A" w:rsidRPr="002F4204" w14:paraId="7C3E7798" w14:textId="77777777" w:rsidTr="00FC4E1B">
        <w:tc>
          <w:tcPr>
            <w:tcW w:w="2694" w:type="dxa"/>
            <w:vAlign w:val="center"/>
          </w:tcPr>
          <w:p w14:paraId="15924965" w14:textId="77777777" w:rsidR="0085747A" w:rsidRPr="002F4204" w:rsidRDefault="007A265C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2F4204">
              <w:rPr>
                <w:rFonts w:ascii="Corbel" w:hAnsi="Corbel"/>
                <w:sz w:val="24"/>
                <w:szCs w:val="24"/>
              </w:rPr>
              <w:t>N</w:t>
            </w:r>
            <w:r w:rsidR="0085747A" w:rsidRPr="002F4204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2F420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28165819" w14:textId="77777777" w:rsidR="0085747A" w:rsidRPr="002F4204" w:rsidRDefault="002926D4" w:rsidP="0057279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2F4204" w14:paraId="4C608BAD" w14:textId="77777777" w:rsidTr="00FC4E1B">
        <w:tc>
          <w:tcPr>
            <w:tcW w:w="2694" w:type="dxa"/>
            <w:vAlign w:val="center"/>
          </w:tcPr>
          <w:p w14:paraId="037EEB1F" w14:textId="77777777" w:rsidR="0085747A" w:rsidRPr="002F4204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F4204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70EC321" w14:textId="77777777" w:rsidR="0085747A" w:rsidRPr="002F4204" w:rsidRDefault="0057279C" w:rsidP="0057279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F4204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2F4204" w14:paraId="7CE53B15" w14:textId="77777777" w:rsidTr="00FC4E1B">
        <w:tc>
          <w:tcPr>
            <w:tcW w:w="2694" w:type="dxa"/>
            <w:vAlign w:val="center"/>
          </w:tcPr>
          <w:p w14:paraId="2EDB38A7" w14:textId="77777777" w:rsidR="0085747A" w:rsidRPr="002F4204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F4204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B19191D" w14:textId="77777777" w:rsidR="0085747A" w:rsidRPr="002F4204" w:rsidRDefault="0057279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F4204">
              <w:rPr>
                <w:rFonts w:ascii="Corbel" w:hAnsi="Corbel"/>
                <w:b w:val="0"/>
                <w:sz w:val="24"/>
                <w:szCs w:val="24"/>
              </w:rPr>
              <w:t>pedagogika specjalna</w:t>
            </w:r>
          </w:p>
        </w:tc>
      </w:tr>
      <w:tr w:rsidR="0085747A" w:rsidRPr="002F4204" w14:paraId="1DACFEF7" w14:textId="77777777" w:rsidTr="00FC4E1B">
        <w:tc>
          <w:tcPr>
            <w:tcW w:w="2694" w:type="dxa"/>
            <w:vAlign w:val="center"/>
          </w:tcPr>
          <w:p w14:paraId="011894C3" w14:textId="77777777" w:rsidR="0085747A" w:rsidRPr="002F4204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F4204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70FA155" w14:textId="77777777" w:rsidR="0085747A" w:rsidRPr="002F4204" w:rsidRDefault="0057279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F4204">
              <w:rPr>
                <w:rFonts w:ascii="Corbel" w:hAnsi="Corbel"/>
                <w:b w:val="0"/>
                <w:sz w:val="24"/>
                <w:szCs w:val="24"/>
              </w:rPr>
              <w:t>j</w:t>
            </w:r>
            <w:r w:rsidR="00B853B6" w:rsidRPr="002F4204">
              <w:rPr>
                <w:rFonts w:ascii="Corbel" w:hAnsi="Corbel"/>
                <w:b w:val="0"/>
                <w:sz w:val="24"/>
                <w:szCs w:val="24"/>
              </w:rPr>
              <w:t>ednolite</w:t>
            </w:r>
            <w:r w:rsidRPr="002F4204">
              <w:rPr>
                <w:rFonts w:ascii="Corbel" w:hAnsi="Corbel"/>
                <w:b w:val="0"/>
                <w:sz w:val="24"/>
                <w:szCs w:val="24"/>
              </w:rPr>
              <w:t xml:space="preserve"> studia</w:t>
            </w:r>
            <w:r w:rsidR="00B853B6" w:rsidRPr="002F4204">
              <w:rPr>
                <w:rFonts w:ascii="Corbel" w:hAnsi="Corbel"/>
                <w:b w:val="0"/>
                <w:sz w:val="24"/>
                <w:szCs w:val="24"/>
              </w:rPr>
              <w:t xml:space="preserve"> magisterskie</w:t>
            </w:r>
          </w:p>
        </w:tc>
      </w:tr>
      <w:tr w:rsidR="0085747A" w:rsidRPr="002F4204" w14:paraId="1044143F" w14:textId="77777777" w:rsidTr="00FC4E1B">
        <w:tc>
          <w:tcPr>
            <w:tcW w:w="2694" w:type="dxa"/>
            <w:vAlign w:val="center"/>
          </w:tcPr>
          <w:p w14:paraId="10BE1AD8" w14:textId="77777777" w:rsidR="0085747A" w:rsidRPr="002F4204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F4204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681888C6" w14:textId="77777777" w:rsidR="0085747A" w:rsidRPr="002F4204" w:rsidRDefault="00FC4E1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F4204"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7A265C" w:rsidRPr="002F4204">
              <w:rPr>
                <w:rFonts w:ascii="Corbel" w:hAnsi="Corbel"/>
                <w:b w:val="0"/>
                <w:sz w:val="24"/>
                <w:szCs w:val="24"/>
              </w:rPr>
              <w:t>raktyczny</w:t>
            </w:r>
          </w:p>
        </w:tc>
      </w:tr>
      <w:tr w:rsidR="0085747A" w:rsidRPr="002F4204" w14:paraId="0357DD85" w14:textId="77777777" w:rsidTr="00FC4E1B">
        <w:tc>
          <w:tcPr>
            <w:tcW w:w="2694" w:type="dxa"/>
            <w:vAlign w:val="center"/>
          </w:tcPr>
          <w:p w14:paraId="1EC97DDF" w14:textId="77777777" w:rsidR="0085747A" w:rsidRPr="002F4204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F4204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32EE8457" w14:textId="77777777" w:rsidR="0085747A" w:rsidRPr="002F4204" w:rsidRDefault="008D1A2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Pr="00DF4350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5747A" w:rsidRPr="002F4204" w14:paraId="7D50E13F" w14:textId="77777777" w:rsidTr="00FC4E1B">
        <w:tc>
          <w:tcPr>
            <w:tcW w:w="2694" w:type="dxa"/>
            <w:vAlign w:val="center"/>
          </w:tcPr>
          <w:p w14:paraId="5CD9D79C" w14:textId="77777777" w:rsidR="0085747A" w:rsidRPr="002F4204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F4204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2F4204">
              <w:rPr>
                <w:rFonts w:ascii="Corbel" w:hAnsi="Corbel"/>
                <w:sz w:val="24"/>
                <w:szCs w:val="24"/>
              </w:rPr>
              <w:t>/y</w:t>
            </w:r>
            <w:r w:rsidRPr="002F4204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2C316087" w14:textId="77777777" w:rsidR="0085747A" w:rsidRPr="002F4204" w:rsidRDefault="003F3149" w:rsidP="0057279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F4204">
              <w:rPr>
                <w:rFonts w:ascii="Corbel" w:hAnsi="Corbel"/>
                <w:b w:val="0"/>
                <w:sz w:val="24"/>
                <w:szCs w:val="24"/>
              </w:rPr>
              <w:t xml:space="preserve">Rok II, </w:t>
            </w:r>
            <w:r w:rsidR="0057279C" w:rsidRPr="002F4204">
              <w:rPr>
                <w:rFonts w:ascii="Corbel" w:hAnsi="Corbel"/>
                <w:b w:val="0"/>
                <w:sz w:val="24"/>
                <w:szCs w:val="24"/>
              </w:rPr>
              <w:t>4 semestr</w:t>
            </w:r>
          </w:p>
        </w:tc>
      </w:tr>
      <w:tr w:rsidR="00FC4E1B" w:rsidRPr="002F4204" w14:paraId="163E7EE4" w14:textId="77777777" w:rsidTr="00FC4E1B">
        <w:tc>
          <w:tcPr>
            <w:tcW w:w="2694" w:type="dxa"/>
            <w:vAlign w:val="center"/>
          </w:tcPr>
          <w:p w14:paraId="22DE35A9" w14:textId="77777777" w:rsidR="00FC4E1B" w:rsidRPr="002F4204" w:rsidRDefault="00FC4E1B" w:rsidP="00FC4E1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F4204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</w:tcPr>
          <w:p w14:paraId="41BD4CF7" w14:textId="77777777" w:rsidR="00985C85" w:rsidRPr="002F4204" w:rsidRDefault="00E05A8D" w:rsidP="00571F2A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2F4204">
              <w:rPr>
                <w:rFonts w:ascii="Corbel" w:hAnsi="Corbel"/>
                <w:b w:val="0"/>
                <w:sz w:val="24"/>
                <w:szCs w:val="24"/>
              </w:rPr>
              <w:t xml:space="preserve">E. Przygotowanie w poszczególnych zakresach pedagogiki specjalnej, E.A. Edukacja i terapia osób z zaburzeniami ze spektrum autyzmu, E.2. Przygotowanie dydaktyczno </w:t>
            </w:r>
            <w:r w:rsidR="00985C85" w:rsidRPr="002F4204">
              <w:rPr>
                <w:rFonts w:ascii="Corbel" w:hAnsi="Corbel"/>
                <w:b w:val="0"/>
                <w:sz w:val="24"/>
                <w:szCs w:val="24"/>
              </w:rPr>
              <w:t>–</w:t>
            </w:r>
            <w:r w:rsidRPr="002F4204">
              <w:rPr>
                <w:rFonts w:ascii="Corbel" w:hAnsi="Corbel"/>
                <w:b w:val="0"/>
                <w:sz w:val="24"/>
                <w:szCs w:val="24"/>
              </w:rPr>
              <w:t xml:space="preserve"> metodyczne</w:t>
            </w:r>
            <w:r w:rsidR="00571F2A" w:rsidRPr="002F4204">
              <w:rPr>
                <w:rFonts w:ascii="Corbel" w:hAnsi="Corbel"/>
                <w:b w:val="0"/>
                <w:sz w:val="24"/>
                <w:szCs w:val="24"/>
              </w:rPr>
              <w:t>; p</w:t>
            </w:r>
            <w:r w:rsidR="00985C85" w:rsidRPr="002F4204">
              <w:rPr>
                <w:rFonts w:ascii="Corbel" w:hAnsi="Corbel"/>
                <w:b w:val="0"/>
                <w:sz w:val="24"/>
                <w:szCs w:val="24"/>
              </w:rPr>
              <w:t>rzedmiot specjalnościowy</w:t>
            </w:r>
          </w:p>
        </w:tc>
      </w:tr>
      <w:tr w:rsidR="00FC4E1B" w:rsidRPr="002F4204" w14:paraId="09DFE9DA" w14:textId="77777777" w:rsidTr="00FC4E1B">
        <w:tc>
          <w:tcPr>
            <w:tcW w:w="2694" w:type="dxa"/>
            <w:vAlign w:val="center"/>
          </w:tcPr>
          <w:p w14:paraId="7696BE87" w14:textId="77777777" w:rsidR="00FC4E1B" w:rsidRPr="002F4204" w:rsidRDefault="00FC4E1B" w:rsidP="00FC4E1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F4204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01828BF" w14:textId="77777777" w:rsidR="00FC4E1B" w:rsidRPr="002F4204" w:rsidRDefault="00B75E73" w:rsidP="00FC4E1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F4204"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FC4E1B" w:rsidRPr="002F4204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FC4E1B" w:rsidRPr="002F4204" w14:paraId="3E4ED28C" w14:textId="77777777" w:rsidTr="00FC4E1B">
        <w:tc>
          <w:tcPr>
            <w:tcW w:w="2694" w:type="dxa"/>
            <w:vAlign w:val="center"/>
          </w:tcPr>
          <w:p w14:paraId="6E1B0817" w14:textId="77777777" w:rsidR="00FC4E1B" w:rsidRPr="002F4204" w:rsidRDefault="00FC4E1B" w:rsidP="00FC4E1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F4204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1E124787" w14:textId="2C30ED0C" w:rsidR="00FC4E1B" w:rsidRPr="002F4204" w:rsidRDefault="007D0973" w:rsidP="00FC4E1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FC4E1B" w:rsidRPr="002F4204">
              <w:rPr>
                <w:rFonts w:ascii="Corbel" w:hAnsi="Corbel"/>
                <w:b w:val="0"/>
                <w:sz w:val="24"/>
                <w:szCs w:val="24"/>
              </w:rPr>
              <w:t>r Agnieszka Łaba-</w:t>
            </w:r>
            <w:proofErr w:type="spellStart"/>
            <w:r w:rsidR="00FC4E1B" w:rsidRPr="002F4204">
              <w:rPr>
                <w:rFonts w:ascii="Corbel" w:hAnsi="Corbel"/>
                <w:b w:val="0"/>
                <w:sz w:val="24"/>
                <w:szCs w:val="24"/>
              </w:rPr>
              <w:t>Hornecka</w:t>
            </w:r>
            <w:proofErr w:type="spellEnd"/>
            <w:r w:rsidR="00E05A8D" w:rsidRPr="002F4204">
              <w:rPr>
                <w:rFonts w:ascii="Corbel" w:hAnsi="Corbel"/>
                <w:b w:val="0"/>
                <w:sz w:val="24"/>
                <w:szCs w:val="24"/>
              </w:rPr>
              <w:t xml:space="preserve">, dr Izabela </w:t>
            </w:r>
            <w:proofErr w:type="spellStart"/>
            <w:r w:rsidR="00E05A8D" w:rsidRPr="002F4204">
              <w:rPr>
                <w:rFonts w:ascii="Corbel" w:hAnsi="Corbel"/>
                <w:b w:val="0"/>
                <w:sz w:val="24"/>
                <w:szCs w:val="24"/>
              </w:rPr>
              <w:t>Marczykowska</w:t>
            </w:r>
            <w:proofErr w:type="spellEnd"/>
          </w:p>
        </w:tc>
      </w:tr>
      <w:tr w:rsidR="00FC4E1B" w:rsidRPr="002F4204" w14:paraId="00D66700" w14:textId="77777777" w:rsidTr="00FC4E1B">
        <w:tc>
          <w:tcPr>
            <w:tcW w:w="2694" w:type="dxa"/>
            <w:vAlign w:val="center"/>
          </w:tcPr>
          <w:p w14:paraId="70F009CA" w14:textId="77777777" w:rsidR="00FC4E1B" w:rsidRPr="002F4204" w:rsidRDefault="00FC4E1B" w:rsidP="00FC4E1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F4204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3B48EC8" w14:textId="3FEC7F05" w:rsidR="00FC4E1B" w:rsidRPr="002F4204" w:rsidRDefault="007D0973" w:rsidP="00FC4E1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E05A8D" w:rsidRPr="002F4204">
              <w:rPr>
                <w:rFonts w:ascii="Corbel" w:hAnsi="Corbel"/>
                <w:b w:val="0"/>
                <w:sz w:val="24"/>
                <w:szCs w:val="24"/>
              </w:rPr>
              <w:t xml:space="preserve">r Agnieszka Łaba – </w:t>
            </w:r>
            <w:proofErr w:type="spellStart"/>
            <w:r w:rsidR="00E05A8D" w:rsidRPr="002F4204">
              <w:rPr>
                <w:rFonts w:ascii="Corbel" w:hAnsi="Corbel"/>
                <w:b w:val="0"/>
                <w:sz w:val="24"/>
                <w:szCs w:val="24"/>
              </w:rPr>
              <w:t>Hornecka</w:t>
            </w:r>
            <w:proofErr w:type="spellEnd"/>
          </w:p>
        </w:tc>
      </w:tr>
    </w:tbl>
    <w:p w14:paraId="3C3A2465" w14:textId="77777777" w:rsidR="0085747A" w:rsidRPr="002F4204" w:rsidRDefault="0085747A" w:rsidP="00E05A8D">
      <w:pPr>
        <w:pStyle w:val="Podpunkty"/>
        <w:ind w:left="0"/>
        <w:rPr>
          <w:rFonts w:ascii="Corbel" w:hAnsi="Corbel"/>
          <w:sz w:val="24"/>
          <w:szCs w:val="24"/>
        </w:rPr>
      </w:pPr>
      <w:r w:rsidRPr="002F4204">
        <w:rPr>
          <w:rFonts w:ascii="Corbel" w:hAnsi="Corbel"/>
          <w:sz w:val="24"/>
          <w:szCs w:val="24"/>
        </w:rPr>
        <w:t xml:space="preserve">* </w:t>
      </w:r>
      <w:r w:rsidRPr="002F4204">
        <w:rPr>
          <w:rFonts w:ascii="Corbel" w:hAnsi="Corbel"/>
          <w:i/>
          <w:sz w:val="24"/>
          <w:szCs w:val="24"/>
        </w:rPr>
        <w:t>-</w:t>
      </w:r>
      <w:r w:rsidR="00B90885" w:rsidRPr="002F4204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2F4204">
        <w:rPr>
          <w:rFonts w:ascii="Corbel" w:hAnsi="Corbel"/>
          <w:b w:val="0"/>
          <w:sz w:val="24"/>
          <w:szCs w:val="24"/>
        </w:rPr>
        <w:t>e,</w:t>
      </w:r>
      <w:r w:rsidRPr="002F4204">
        <w:rPr>
          <w:rFonts w:ascii="Corbel" w:hAnsi="Corbel"/>
          <w:i/>
          <w:sz w:val="24"/>
          <w:szCs w:val="24"/>
        </w:rPr>
        <w:t xml:space="preserve"> </w:t>
      </w:r>
      <w:r w:rsidRPr="002F4204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2F4204">
        <w:rPr>
          <w:rFonts w:ascii="Corbel" w:hAnsi="Corbel"/>
          <w:b w:val="0"/>
          <w:i/>
          <w:sz w:val="24"/>
          <w:szCs w:val="24"/>
        </w:rPr>
        <w:t>w Jednostce</w:t>
      </w:r>
    </w:p>
    <w:p w14:paraId="1D9315C7" w14:textId="77777777" w:rsidR="00923D7D" w:rsidRPr="002F4204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2EB7457E" w14:textId="77777777" w:rsidR="0085747A" w:rsidRPr="002F4204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2F4204">
        <w:rPr>
          <w:rFonts w:ascii="Corbel" w:hAnsi="Corbel"/>
          <w:sz w:val="24"/>
          <w:szCs w:val="24"/>
        </w:rPr>
        <w:t>1.</w:t>
      </w:r>
      <w:r w:rsidR="00E22FBC" w:rsidRPr="002F4204">
        <w:rPr>
          <w:rFonts w:ascii="Corbel" w:hAnsi="Corbel"/>
          <w:sz w:val="24"/>
          <w:szCs w:val="24"/>
        </w:rPr>
        <w:t>1</w:t>
      </w:r>
      <w:r w:rsidRPr="002F4204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47F1B037" w14:textId="77777777" w:rsidR="00923D7D" w:rsidRPr="002F4204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0"/>
        <w:gridCol w:w="912"/>
        <w:gridCol w:w="787"/>
        <w:gridCol w:w="863"/>
        <w:gridCol w:w="800"/>
        <w:gridCol w:w="820"/>
        <w:gridCol w:w="761"/>
        <w:gridCol w:w="947"/>
        <w:gridCol w:w="1187"/>
        <w:gridCol w:w="1501"/>
      </w:tblGrid>
      <w:tr w:rsidR="00015B8F" w:rsidRPr="002F4204" w14:paraId="4ABA5CFA" w14:textId="77777777" w:rsidTr="00E05A8D"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205B9" w14:textId="77777777" w:rsidR="00015B8F" w:rsidRPr="002F420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F4204">
              <w:rPr>
                <w:rFonts w:ascii="Corbel" w:hAnsi="Corbel"/>
                <w:szCs w:val="24"/>
              </w:rPr>
              <w:t>Semestr</w:t>
            </w:r>
          </w:p>
          <w:p w14:paraId="4EA25895" w14:textId="77777777" w:rsidR="00015B8F" w:rsidRPr="002F4204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F4204">
              <w:rPr>
                <w:rFonts w:ascii="Corbel" w:hAnsi="Corbel"/>
                <w:szCs w:val="24"/>
              </w:rPr>
              <w:t>(</w:t>
            </w:r>
            <w:r w:rsidR="00363F78" w:rsidRPr="002F4204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D25D1" w14:textId="77777777" w:rsidR="00015B8F" w:rsidRPr="002F420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2F4204">
              <w:rPr>
                <w:rFonts w:ascii="Corbel" w:hAnsi="Corbel"/>
                <w:szCs w:val="24"/>
              </w:rPr>
              <w:t>Wykł</w:t>
            </w:r>
            <w:proofErr w:type="spellEnd"/>
            <w:r w:rsidRPr="002F4204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0AD06" w14:textId="77777777" w:rsidR="00015B8F" w:rsidRPr="002F420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F4204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AA0D0" w14:textId="77777777" w:rsidR="00015B8F" w:rsidRPr="002F420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2F4204">
              <w:rPr>
                <w:rFonts w:ascii="Corbel" w:hAnsi="Corbel"/>
                <w:szCs w:val="24"/>
              </w:rPr>
              <w:t>Konw</w:t>
            </w:r>
            <w:proofErr w:type="spellEnd"/>
            <w:r w:rsidRPr="002F4204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8191D" w14:textId="77777777" w:rsidR="00015B8F" w:rsidRPr="002F420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F4204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8474D" w14:textId="77777777" w:rsidR="00015B8F" w:rsidRPr="002F420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2F4204">
              <w:rPr>
                <w:rFonts w:ascii="Corbel" w:hAnsi="Corbel"/>
                <w:szCs w:val="24"/>
              </w:rPr>
              <w:t>Sem</w:t>
            </w:r>
            <w:proofErr w:type="spellEnd"/>
            <w:r w:rsidRPr="002F4204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41FAD" w14:textId="77777777" w:rsidR="00015B8F" w:rsidRPr="002F420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F4204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00D5D" w14:textId="77777777" w:rsidR="00015B8F" w:rsidRPr="002F420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2F4204">
              <w:rPr>
                <w:rFonts w:ascii="Corbel" w:hAnsi="Corbel"/>
                <w:szCs w:val="24"/>
              </w:rPr>
              <w:t>Prakt</w:t>
            </w:r>
            <w:proofErr w:type="spellEnd"/>
            <w:r w:rsidRPr="002F4204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D5046" w14:textId="77777777" w:rsidR="00015B8F" w:rsidRPr="002F420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F4204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D5CB4" w14:textId="77777777" w:rsidR="00015B8F" w:rsidRPr="002F420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2F4204">
              <w:rPr>
                <w:rFonts w:ascii="Corbel" w:hAnsi="Corbel"/>
                <w:b/>
                <w:szCs w:val="24"/>
              </w:rPr>
              <w:t>Liczba pkt</w:t>
            </w:r>
            <w:r w:rsidR="00B90885" w:rsidRPr="002F4204">
              <w:rPr>
                <w:rFonts w:ascii="Corbel" w:hAnsi="Corbel"/>
                <w:b/>
                <w:szCs w:val="24"/>
              </w:rPr>
              <w:t>.</w:t>
            </w:r>
            <w:r w:rsidRPr="002F4204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E05A8D" w:rsidRPr="002F4204" w14:paraId="77C6E2B3" w14:textId="77777777" w:rsidTr="00E05A8D"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DB8C3" w14:textId="77777777" w:rsidR="00E05A8D" w:rsidRPr="002F4204" w:rsidRDefault="00E05A8D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F4204">
              <w:rPr>
                <w:rFonts w:ascii="Corbel" w:hAnsi="Corbel"/>
                <w:szCs w:val="24"/>
              </w:rPr>
              <w:t>4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5F7CA" w14:textId="77777777" w:rsidR="00E05A8D" w:rsidRPr="002F4204" w:rsidRDefault="008D1A23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8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FF040" w14:textId="77777777" w:rsidR="00E05A8D" w:rsidRPr="002F4204" w:rsidRDefault="00E05A8D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0A85B" w14:textId="77777777" w:rsidR="00E05A8D" w:rsidRPr="002F4204" w:rsidRDefault="00E05A8D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7947C" w14:textId="77777777" w:rsidR="00E05A8D" w:rsidRPr="002F4204" w:rsidRDefault="00E05A8D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82255" w14:textId="77777777" w:rsidR="00E05A8D" w:rsidRPr="002F4204" w:rsidRDefault="00E05A8D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9BCB7" w14:textId="77777777" w:rsidR="00E05A8D" w:rsidRPr="002F4204" w:rsidRDefault="00E05A8D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9AE44" w14:textId="77777777" w:rsidR="00E05A8D" w:rsidRPr="002F4204" w:rsidRDefault="00E05A8D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F5539" w14:textId="77777777" w:rsidR="00E05A8D" w:rsidRPr="002F4204" w:rsidRDefault="00E05A8D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5428C" w14:textId="77777777" w:rsidR="00E05A8D" w:rsidRPr="002F4204" w:rsidRDefault="00E05A8D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2F4204">
              <w:rPr>
                <w:rFonts w:ascii="Corbel" w:hAnsi="Corbel"/>
                <w:b/>
                <w:szCs w:val="24"/>
              </w:rPr>
              <w:t>2</w:t>
            </w:r>
          </w:p>
        </w:tc>
      </w:tr>
    </w:tbl>
    <w:p w14:paraId="23F3F82C" w14:textId="77777777" w:rsidR="00923D7D" w:rsidRPr="002F4204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1846F4C" w14:textId="77777777" w:rsidR="00923D7D" w:rsidRPr="002F4204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30AEA31B" w14:textId="77777777" w:rsidR="0085747A" w:rsidRPr="002F4204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2F4204">
        <w:rPr>
          <w:rFonts w:ascii="Corbel" w:hAnsi="Corbel"/>
          <w:smallCaps w:val="0"/>
          <w:szCs w:val="24"/>
        </w:rPr>
        <w:t>1.</w:t>
      </w:r>
      <w:r w:rsidR="00E22FBC" w:rsidRPr="002F4204">
        <w:rPr>
          <w:rFonts w:ascii="Corbel" w:hAnsi="Corbel"/>
          <w:smallCaps w:val="0"/>
          <w:szCs w:val="24"/>
        </w:rPr>
        <w:t>2</w:t>
      </w:r>
      <w:r w:rsidR="00F83B28" w:rsidRPr="002F4204">
        <w:rPr>
          <w:rFonts w:ascii="Corbel" w:hAnsi="Corbel"/>
          <w:smallCaps w:val="0"/>
          <w:szCs w:val="24"/>
        </w:rPr>
        <w:t>.</w:t>
      </w:r>
      <w:r w:rsidR="00F83B28" w:rsidRPr="002F4204">
        <w:rPr>
          <w:rFonts w:ascii="Corbel" w:hAnsi="Corbel"/>
          <w:smallCaps w:val="0"/>
          <w:szCs w:val="24"/>
        </w:rPr>
        <w:tab/>
      </w:r>
      <w:r w:rsidRPr="002F4204">
        <w:rPr>
          <w:rFonts w:ascii="Corbel" w:hAnsi="Corbel"/>
          <w:smallCaps w:val="0"/>
          <w:szCs w:val="24"/>
        </w:rPr>
        <w:t xml:space="preserve">Sposób realizacji zajęć  </w:t>
      </w:r>
    </w:p>
    <w:p w14:paraId="36B41D3F" w14:textId="697CA6D9" w:rsidR="00E05A8D" w:rsidRPr="002F4204" w:rsidRDefault="00BA77B3" w:rsidP="00E05A8D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2F4204">
        <w:rPr>
          <w:rFonts w:ascii="MS Gothic" w:eastAsia="MS Gothic" w:hAnsi="MS Gothic" w:cs="MS Gothic" w:hint="eastAsia"/>
          <w:b w:val="0"/>
          <w:szCs w:val="24"/>
        </w:rPr>
        <w:t>☐</w:t>
      </w:r>
      <w:r>
        <w:rPr>
          <w:rFonts w:ascii="MS Gothic" w:eastAsia="MS Gothic" w:hAnsi="MS Gothic" w:cs="MS Gothic"/>
          <w:b w:val="0"/>
          <w:szCs w:val="24"/>
        </w:rPr>
        <w:t xml:space="preserve"> </w:t>
      </w:r>
      <w:r w:rsidR="00E05A8D" w:rsidRPr="002F4204">
        <w:rPr>
          <w:rFonts w:ascii="Corbel" w:hAnsi="Corbel"/>
          <w:b w:val="0"/>
          <w:smallCaps w:val="0"/>
          <w:szCs w:val="24"/>
        </w:rPr>
        <w:t>zajęcia w formie tradycyjnej</w:t>
      </w:r>
    </w:p>
    <w:p w14:paraId="36D2DCF1" w14:textId="7B83D9AB" w:rsidR="00E05A8D" w:rsidRPr="002F4204" w:rsidRDefault="00BA77B3" w:rsidP="00E05A8D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2F4204">
        <w:rPr>
          <w:rFonts w:ascii="Corbel" w:eastAsia="MS Gothic" w:hAnsi="Corbel"/>
          <w:b w:val="0"/>
          <w:szCs w:val="24"/>
        </w:rPr>
        <w:sym w:font="Wingdings" w:char="F078"/>
      </w:r>
      <w:r w:rsidR="00E05A8D" w:rsidRPr="002F4204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5272E856" w14:textId="77777777" w:rsidR="0085747A" w:rsidRPr="002F4204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1D47FC78" w14:textId="77777777" w:rsidR="00FC78D1" w:rsidRPr="002F4204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2F4204">
        <w:rPr>
          <w:rFonts w:ascii="Corbel" w:hAnsi="Corbel"/>
          <w:smallCaps w:val="0"/>
          <w:szCs w:val="24"/>
        </w:rPr>
        <w:t xml:space="preserve">1.3 </w:t>
      </w:r>
      <w:r w:rsidR="00F83B28" w:rsidRPr="002F4204">
        <w:rPr>
          <w:rFonts w:ascii="Corbel" w:hAnsi="Corbel"/>
          <w:smallCaps w:val="0"/>
          <w:szCs w:val="24"/>
        </w:rPr>
        <w:tab/>
      </w:r>
      <w:r w:rsidRPr="002F4204">
        <w:rPr>
          <w:rFonts w:ascii="Corbel" w:hAnsi="Corbel"/>
          <w:smallCaps w:val="0"/>
          <w:szCs w:val="24"/>
        </w:rPr>
        <w:t>For</w:t>
      </w:r>
      <w:r w:rsidR="00445970" w:rsidRPr="002F4204">
        <w:rPr>
          <w:rFonts w:ascii="Corbel" w:hAnsi="Corbel"/>
          <w:smallCaps w:val="0"/>
          <w:szCs w:val="24"/>
        </w:rPr>
        <w:t xml:space="preserve">ma zaliczenia przedmiotu </w:t>
      </w:r>
      <w:r w:rsidRPr="002F4204">
        <w:rPr>
          <w:rFonts w:ascii="Corbel" w:hAnsi="Corbel"/>
          <w:smallCaps w:val="0"/>
          <w:szCs w:val="24"/>
        </w:rPr>
        <w:t xml:space="preserve"> (z toku)</w:t>
      </w:r>
      <w:r w:rsidRPr="002F4204">
        <w:rPr>
          <w:rFonts w:ascii="Corbel" w:hAnsi="Corbel"/>
          <w:b w:val="0"/>
          <w:smallCaps w:val="0"/>
          <w:szCs w:val="24"/>
        </w:rPr>
        <w:t xml:space="preserve"> </w:t>
      </w:r>
    </w:p>
    <w:p w14:paraId="6DAD372C" w14:textId="77777777" w:rsidR="00E22FBC" w:rsidRPr="002F4204" w:rsidRDefault="00FC78D1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2F4204">
        <w:rPr>
          <w:rFonts w:ascii="Corbel" w:hAnsi="Corbel"/>
          <w:smallCaps w:val="0"/>
          <w:szCs w:val="24"/>
        </w:rPr>
        <w:tab/>
      </w:r>
      <w:r w:rsidRPr="002F4204">
        <w:rPr>
          <w:rFonts w:ascii="Corbel" w:hAnsi="Corbel"/>
          <w:b w:val="0"/>
          <w:smallCaps w:val="0"/>
          <w:szCs w:val="24"/>
        </w:rPr>
        <w:t>zaliczenie bez oceny</w:t>
      </w:r>
    </w:p>
    <w:p w14:paraId="292A79F0" w14:textId="77777777" w:rsidR="00E960BB" w:rsidRPr="002F4204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D94B5D7" w14:textId="77777777" w:rsidR="00E960BB" w:rsidRPr="002F420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2F4204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2F4204" w14:paraId="7CA6DAFC" w14:textId="77777777" w:rsidTr="00745302">
        <w:tc>
          <w:tcPr>
            <w:tcW w:w="9670" w:type="dxa"/>
          </w:tcPr>
          <w:p w14:paraId="2D10E827" w14:textId="77777777" w:rsidR="0085747A" w:rsidRPr="002F4204" w:rsidRDefault="009659F8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F420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Student posiada wiedzę z zakresu pedagogiki ogólnej, psychologii rozwojowej i z historii pedagogiki specjalnej.</w:t>
            </w:r>
          </w:p>
        </w:tc>
      </w:tr>
    </w:tbl>
    <w:p w14:paraId="282BE5F1" w14:textId="77777777" w:rsidR="00153C41" w:rsidRPr="002F4204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72113B6" w14:textId="77777777" w:rsidR="0085747A" w:rsidRPr="002F420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2F4204">
        <w:rPr>
          <w:rFonts w:ascii="Corbel" w:hAnsi="Corbel"/>
          <w:szCs w:val="24"/>
        </w:rPr>
        <w:t>3.</w:t>
      </w:r>
      <w:r w:rsidR="0085747A" w:rsidRPr="002F4204">
        <w:rPr>
          <w:rFonts w:ascii="Corbel" w:hAnsi="Corbel"/>
          <w:szCs w:val="24"/>
        </w:rPr>
        <w:t xml:space="preserve"> </w:t>
      </w:r>
      <w:r w:rsidR="00A84C85" w:rsidRPr="002F4204">
        <w:rPr>
          <w:rFonts w:ascii="Corbel" w:hAnsi="Corbel"/>
          <w:szCs w:val="24"/>
        </w:rPr>
        <w:t>cele, efekty uczenia się</w:t>
      </w:r>
      <w:r w:rsidR="0085747A" w:rsidRPr="002F4204">
        <w:rPr>
          <w:rFonts w:ascii="Corbel" w:hAnsi="Corbel"/>
          <w:szCs w:val="24"/>
        </w:rPr>
        <w:t xml:space="preserve"> , treści Programowe i stosowane metody Dydaktyczne</w:t>
      </w:r>
    </w:p>
    <w:p w14:paraId="0AFDF9B3" w14:textId="77777777" w:rsidR="0085747A" w:rsidRPr="002F420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C60ED91" w14:textId="77777777" w:rsidR="0085747A" w:rsidRPr="002F4204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2F4204">
        <w:rPr>
          <w:rFonts w:ascii="Corbel" w:hAnsi="Corbel"/>
          <w:sz w:val="24"/>
          <w:szCs w:val="24"/>
        </w:rPr>
        <w:t xml:space="preserve">3.1 </w:t>
      </w:r>
      <w:r w:rsidR="00C05F44" w:rsidRPr="002F4204">
        <w:rPr>
          <w:rFonts w:ascii="Corbel" w:hAnsi="Corbel"/>
          <w:sz w:val="24"/>
          <w:szCs w:val="24"/>
        </w:rPr>
        <w:t>Cele przedmiotu</w:t>
      </w:r>
    </w:p>
    <w:p w14:paraId="3D86AD97" w14:textId="77777777" w:rsidR="00F83B28" w:rsidRPr="002F4204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7854E3" w:rsidRPr="002F4204" w14:paraId="78760F87" w14:textId="77777777" w:rsidTr="007854E3">
        <w:tc>
          <w:tcPr>
            <w:tcW w:w="845" w:type="dxa"/>
            <w:vAlign w:val="center"/>
          </w:tcPr>
          <w:p w14:paraId="72BE527E" w14:textId="77777777" w:rsidR="007854E3" w:rsidRPr="002F4204" w:rsidRDefault="007854E3" w:rsidP="007854E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F4204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14:paraId="0A6FA769" w14:textId="77777777" w:rsidR="007854E3" w:rsidRPr="002F4204" w:rsidRDefault="007854E3" w:rsidP="007854E3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2F4204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Zapoznanie studentów z założeniami dydaktyki osób z zaburzeniami ze spektrum autyzmu organizowanej w polskim systemie edukacji w kontekście prawnych i ekonomicznych uwarunkowań instytucji kształcących.  </w:t>
            </w:r>
          </w:p>
        </w:tc>
      </w:tr>
      <w:tr w:rsidR="007854E3" w:rsidRPr="002F4204" w14:paraId="723C5A6F" w14:textId="77777777" w:rsidTr="007854E3">
        <w:tc>
          <w:tcPr>
            <w:tcW w:w="845" w:type="dxa"/>
            <w:vAlign w:val="center"/>
          </w:tcPr>
          <w:p w14:paraId="643EAA92" w14:textId="77777777" w:rsidR="007854E3" w:rsidRPr="002F4204" w:rsidRDefault="007854E3" w:rsidP="007854E3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  <w:vertAlign w:val="subscript"/>
              </w:rPr>
            </w:pPr>
            <w:r w:rsidRPr="002F4204">
              <w:rPr>
                <w:rFonts w:ascii="Corbel" w:hAnsi="Corbel"/>
                <w:sz w:val="24"/>
                <w:szCs w:val="24"/>
              </w:rPr>
              <w:t>C</w:t>
            </w:r>
            <w:r w:rsidRPr="002F4204">
              <w:rPr>
                <w:rFonts w:ascii="Corbel" w:hAnsi="Corbel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8675" w:type="dxa"/>
            <w:vAlign w:val="center"/>
          </w:tcPr>
          <w:p w14:paraId="53229F0B" w14:textId="77777777" w:rsidR="007854E3" w:rsidRPr="002F4204" w:rsidRDefault="007854E3" w:rsidP="007854E3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2F4204">
              <w:rPr>
                <w:rFonts w:ascii="Corbel" w:hAnsi="Corbel"/>
                <w:b w:val="0"/>
                <w:bCs/>
                <w:sz w:val="24"/>
                <w:szCs w:val="24"/>
              </w:rPr>
              <w:t>Zapoznanie studentów z metodami i technikami organizowania zajęć dydaktycznych z uwzględnieniem indywidualnych potrzeb uczniów z autyzmem i zasad etyki pedagogicznej.</w:t>
            </w:r>
          </w:p>
        </w:tc>
      </w:tr>
      <w:tr w:rsidR="007854E3" w:rsidRPr="002F4204" w14:paraId="52DD4985" w14:textId="77777777" w:rsidTr="007854E3">
        <w:tc>
          <w:tcPr>
            <w:tcW w:w="845" w:type="dxa"/>
            <w:vAlign w:val="center"/>
          </w:tcPr>
          <w:p w14:paraId="106654AE" w14:textId="77777777" w:rsidR="007854E3" w:rsidRPr="002F4204" w:rsidRDefault="007854E3" w:rsidP="007854E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F4204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5" w:type="dxa"/>
            <w:vAlign w:val="center"/>
          </w:tcPr>
          <w:p w14:paraId="40CB5088" w14:textId="77777777" w:rsidR="007854E3" w:rsidRPr="002F4204" w:rsidRDefault="007854E3" w:rsidP="007854E3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2F4204">
              <w:rPr>
                <w:rFonts w:ascii="Corbel" w:hAnsi="Corbel"/>
                <w:b w:val="0"/>
                <w:bCs/>
                <w:sz w:val="24"/>
                <w:szCs w:val="24"/>
              </w:rPr>
              <w:t>Doskonalenie kompetencji pedagogicznych słuchaczy w zakresie organizacji zajęć dydaktycznych</w:t>
            </w:r>
            <w:r w:rsidR="00933E81" w:rsidRPr="002F4204">
              <w:rPr>
                <w:rFonts w:ascii="Corbel" w:hAnsi="Corbel"/>
                <w:b w:val="0"/>
                <w:bCs/>
                <w:sz w:val="24"/>
                <w:szCs w:val="24"/>
              </w:rPr>
              <w:t>, wychowawczych i terapeutycznych</w:t>
            </w:r>
            <w:r w:rsidRPr="002F4204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przeznaczonych dla uczniów </w:t>
            </w:r>
            <w:r w:rsidR="00231CBC" w:rsidRPr="002F4204">
              <w:rPr>
                <w:rFonts w:ascii="Corbel" w:hAnsi="Corbel"/>
                <w:b w:val="0"/>
                <w:bCs/>
                <w:sz w:val="24"/>
                <w:szCs w:val="24"/>
              </w:rPr>
              <w:br/>
            </w:r>
            <w:r w:rsidRPr="002F4204">
              <w:rPr>
                <w:rFonts w:ascii="Corbel" w:hAnsi="Corbel"/>
                <w:b w:val="0"/>
                <w:bCs/>
                <w:sz w:val="24"/>
                <w:szCs w:val="24"/>
              </w:rPr>
              <w:t>z autyzmem.</w:t>
            </w:r>
          </w:p>
        </w:tc>
      </w:tr>
    </w:tbl>
    <w:p w14:paraId="0E5A6489" w14:textId="77777777" w:rsidR="0085747A" w:rsidRPr="002F4204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CCFA0DB" w14:textId="77777777" w:rsidR="001D7B54" w:rsidRPr="002F4204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2F4204">
        <w:rPr>
          <w:rFonts w:ascii="Corbel" w:hAnsi="Corbel"/>
          <w:b/>
          <w:sz w:val="24"/>
          <w:szCs w:val="24"/>
        </w:rPr>
        <w:t xml:space="preserve">3.2 </w:t>
      </w:r>
      <w:r w:rsidR="001D7B54" w:rsidRPr="002F4204">
        <w:rPr>
          <w:rFonts w:ascii="Corbel" w:hAnsi="Corbel"/>
          <w:b/>
          <w:sz w:val="24"/>
          <w:szCs w:val="24"/>
        </w:rPr>
        <w:t xml:space="preserve">Efekty </w:t>
      </w:r>
      <w:r w:rsidR="00C05F44" w:rsidRPr="002F420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2F4204">
        <w:rPr>
          <w:rFonts w:ascii="Corbel" w:hAnsi="Corbel"/>
          <w:b/>
          <w:sz w:val="24"/>
          <w:szCs w:val="24"/>
        </w:rPr>
        <w:t>dla przedmiotu</w:t>
      </w:r>
      <w:r w:rsidR="00445970" w:rsidRPr="002F4204">
        <w:rPr>
          <w:rFonts w:ascii="Corbel" w:hAnsi="Corbel"/>
          <w:sz w:val="24"/>
          <w:szCs w:val="24"/>
        </w:rPr>
        <w:t xml:space="preserve"> </w:t>
      </w:r>
    </w:p>
    <w:p w14:paraId="045AB72C" w14:textId="77777777" w:rsidR="001D7B54" w:rsidRPr="002F4204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05"/>
        <w:gridCol w:w="6350"/>
        <w:gridCol w:w="1865"/>
      </w:tblGrid>
      <w:tr w:rsidR="0085747A" w:rsidRPr="002F4204" w14:paraId="68674157" w14:textId="77777777" w:rsidTr="00A76B3B">
        <w:tc>
          <w:tcPr>
            <w:tcW w:w="1305" w:type="dxa"/>
            <w:vAlign w:val="center"/>
          </w:tcPr>
          <w:p w14:paraId="2731BCA5" w14:textId="77777777" w:rsidR="0085747A" w:rsidRPr="002F4204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F4204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2F4204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2F420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2F4204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350" w:type="dxa"/>
            <w:vAlign w:val="center"/>
          </w:tcPr>
          <w:p w14:paraId="3A1EDF7B" w14:textId="77777777" w:rsidR="0085747A" w:rsidRPr="002F4204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F4204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2F420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2F4204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4D704DD8" w14:textId="77777777" w:rsidR="0085747A" w:rsidRPr="002F4204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F4204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2F4204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C911B9" w:rsidRPr="002F4204" w14:paraId="6548A41F" w14:textId="77777777" w:rsidTr="00471893">
        <w:tc>
          <w:tcPr>
            <w:tcW w:w="1305" w:type="dxa"/>
          </w:tcPr>
          <w:p w14:paraId="5C4299B2" w14:textId="77777777" w:rsidR="00C911B9" w:rsidRPr="002F4204" w:rsidRDefault="00C911B9" w:rsidP="00C911B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F4204">
              <w:rPr>
                <w:rFonts w:ascii="Corbel" w:hAnsi="Corbel"/>
                <w:b w:val="0"/>
                <w:szCs w:val="24"/>
              </w:rPr>
              <w:t>EK</w:t>
            </w:r>
            <w:r w:rsidRPr="002F4204">
              <w:rPr>
                <w:rFonts w:ascii="Corbel" w:hAnsi="Corbel"/>
                <w:b w:val="0"/>
                <w:szCs w:val="24"/>
              </w:rPr>
              <w:softHyphen/>
              <w:t>_01</w:t>
            </w:r>
          </w:p>
        </w:tc>
        <w:tc>
          <w:tcPr>
            <w:tcW w:w="6350" w:type="dxa"/>
          </w:tcPr>
          <w:p w14:paraId="020F1B82" w14:textId="77777777" w:rsidR="00A76B3B" w:rsidRPr="002F4204" w:rsidRDefault="00C911B9" w:rsidP="00471893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bCs/>
                <w:sz w:val="24"/>
                <w:szCs w:val="24"/>
              </w:rPr>
            </w:pPr>
            <w:r w:rsidRPr="002F4204">
              <w:rPr>
                <w:rFonts w:ascii="Corbel" w:hAnsi="Corbel"/>
                <w:bCs/>
                <w:sz w:val="24"/>
                <w:szCs w:val="24"/>
              </w:rPr>
              <w:t xml:space="preserve">Student </w:t>
            </w:r>
            <w:r w:rsidR="00245B9C" w:rsidRPr="002F4204">
              <w:rPr>
                <w:rFonts w:ascii="Corbel" w:hAnsi="Corbel"/>
                <w:bCs/>
                <w:sz w:val="24"/>
                <w:szCs w:val="24"/>
              </w:rPr>
              <w:t xml:space="preserve">opisze miejsce dydaktyki specjalnej w edukacji </w:t>
            </w:r>
            <w:r w:rsidR="00231CBC" w:rsidRPr="002F4204">
              <w:rPr>
                <w:rFonts w:ascii="Corbel" w:hAnsi="Corbel"/>
                <w:bCs/>
                <w:sz w:val="24"/>
                <w:szCs w:val="24"/>
              </w:rPr>
              <w:br/>
            </w:r>
            <w:r w:rsidR="00245B9C" w:rsidRPr="002F4204">
              <w:rPr>
                <w:rFonts w:ascii="Corbel" w:hAnsi="Corbel"/>
                <w:bCs/>
                <w:sz w:val="24"/>
                <w:szCs w:val="24"/>
              </w:rPr>
              <w:t>i</w:t>
            </w:r>
            <w:r w:rsidR="00231CBC" w:rsidRPr="002F4204">
              <w:rPr>
                <w:rFonts w:ascii="Corbel" w:hAnsi="Corbel"/>
                <w:bCs/>
                <w:sz w:val="24"/>
                <w:szCs w:val="24"/>
              </w:rPr>
              <w:t xml:space="preserve"> w</w:t>
            </w:r>
            <w:r w:rsidR="00245B9C" w:rsidRPr="002F4204">
              <w:rPr>
                <w:rFonts w:ascii="Corbel" w:hAnsi="Corbel"/>
                <w:bCs/>
                <w:sz w:val="24"/>
                <w:szCs w:val="24"/>
              </w:rPr>
              <w:t>ychowaniu osób z zaburzeniami ze spektrum autyzmu</w:t>
            </w:r>
            <w:r w:rsidR="00A76B3B" w:rsidRPr="002F4204">
              <w:rPr>
                <w:rFonts w:ascii="Corbel" w:hAnsi="Corbel"/>
                <w:bCs/>
                <w:sz w:val="24"/>
                <w:szCs w:val="24"/>
              </w:rPr>
              <w:t>,</w:t>
            </w:r>
          </w:p>
          <w:p w14:paraId="189EF58A" w14:textId="77777777" w:rsidR="00C911B9" w:rsidRPr="002F4204" w:rsidRDefault="00A76B3B" w:rsidP="00471893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b/>
                <w:bCs/>
                <w:smallCaps/>
                <w:sz w:val="24"/>
                <w:szCs w:val="24"/>
              </w:rPr>
            </w:pPr>
            <w:r w:rsidRPr="002F4204">
              <w:rPr>
                <w:rFonts w:ascii="Corbel" w:hAnsi="Corbel"/>
                <w:bCs/>
                <w:sz w:val="24"/>
                <w:szCs w:val="24"/>
              </w:rPr>
              <w:t>powoła się na odpowiednią terminologię</w:t>
            </w:r>
            <w:r w:rsidR="006E2547" w:rsidRPr="002F4204">
              <w:rPr>
                <w:rFonts w:ascii="Corbel" w:hAnsi="Corbel"/>
                <w:bCs/>
                <w:sz w:val="24"/>
                <w:szCs w:val="24"/>
              </w:rPr>
              <w:t>.</w:t>
            </w:r>
          </w:p>
        </w:tc>
        <w:tc>
          <w:tcPr>
            <w:tcW w:w="1865" w:type="dxa"/>
            <w:vAlign w:val="center"/>
          </w:tcPr>
          <w:p w14:paraId="253E622A" w14:textId="77777777" w:rsidR="00C911B9" w:rsidRPr="002F4204" w:rsidRDefault="00C911B9" w:rsidP="0047189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F4204">
              <w:rPr>
                <w:rFonts w:ascii="Corbel" w:hAnsi="Corbel"/>
                <w:b w:val="0"/>
                <w:szCs w:val="24"/>
              </w:rPr>
              <w:t>PS. W11.</w:t>
            </w:r>
          </w:p>
        </w:tc>
      </w:tr>
      <w:tr w:rsidR="00C911B9" w:rsidRPr="002F4204" w14:paraId="7A3B24D4" w14:textId="77777777" w:rsidTr="00471893">
        <w:tc>
          <w:tcPr>
            <w:tcW w:w="1305" w:type="dxa"/>
          </w:tcPr>
          <w:p w14:paraId="2ECD2250" w14:textId="77777777" w:rsidR="00C911B9" w:rsidRPr="002F4204" w:rsidRDefault="00C911B9" w:rsidP="00C911B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F4204"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6350" w:type="dxa"/>
          </w:tcPr>
          <w:p w14:paraId="0EAA23DE" w14:textId="77777777" w:rsidR="006E2547" w:rsidRPr="002F4204" w:rsidRDefault="0056538D" w:rsidP="00471893">
            <w:pPr>
              <w:pStyle w:val="Akapitzlist"/>
              <w:spacing w:after="0" w:line="240" w:lineRule="auto"/>
              <w:ind w:left="-250" w:firstLine="250"/>
              <w:rPr>
                <w:rStyle w:val="wrtext"/>
                <w:rFonts w:ascii="Corbel" w:hAnsi="Corbel"/>
                <w:sz w:val="24"/>
                <w:szCs w:val="24"/>
              </w:rPr>
            </w:pPr>
            <w:r w:rsidRPr="002F4204">
              <w:rPr>
                <w:rFonts w:ascii="Corbel" w:hAnsi="Corbel"/>
                <w:bCs/>
                <w:sz w:val="24"/>
                <w:szCs w:val="24"/>
              </w:rPr>
              <w:t xml:space="preserve">Student </w:t>
            </w:r>
            <w:r w:rsidR="00C245D5" w:rsidRPr="002F4204">
              <w:rPr>
                <w:rFonts w:ascii="Corbel" w:hAnsi="Corbel"/>
                <w:sz w:val="24"/>
                <w:szCs w:val="24"/>
              </w:rPr>
              <w:t>opisze organ</w:t>
            </w:r>
            <w:r w:rsidR="006D13B4" w:rsidRPr="002F4204">
              <w:rPr>
                <w:rFonts w:ascii="Corbel" w:hAnsi="Corbel"/>
                <w:sz w:val="24"/>
                <w:szCs w:val="24"/>
              </w:rPr>
              <w:t>i</w:t>
            </w:r>
            <w:r w:rsidR="00C245D5" w:rsidRPr="002F4204">
              <w:rPr>
                <w:rFonts w:ascii="Corbel" w:hAnsi="Corbel"/>
                <w:sz w:val="24"/>
                <w:szCs w:val="24"/>
              </w:rPr>
              <w:t>zację</w:t>
            </w:r>
            <w:r w:rsidR="00C245D5" w:rsidRPr="002F4204">
              <w:rPr>
                <w:rFonts w:ascii="Corbel" w:hAnsi="Corbel"/>
                <w:b/>
                <w:bCs/>
                <w:smallCaps/>
                <w:sz w:val="24"/>
                <w:szCs w:val="24"/>
              </w:rPr>
              <w:t xml:space="preserve"> </w:t>
            </w:r>
            <w:r w:rsidR="00C245D5" w:rsidRPr="002F4204">
              <w:rPr>
                <w:rStyle w:val="wrtext"/>
                <w:rFonts w:ascii="Corbel" w:hAnsi="Corbel"/>
                <w:bCs/>
                <w:sz w:val="24"/>
                <w:szCs w:val="24"/>
              </w:rPr>
              <w:t xml:space="preserve">procesu kształcenia jednostek </w:t>
            </w:r>
            <w:r w:rsidR="00231CBC" w:rsidRPr="002F4204">
              <w:rPr>
                <w:rStyle w:val="wrtext"/>
                <w:rFonts w:ascii="Corbel" w:hAnsi="Corbel"/>
                <w:bCs/>
                <w:sz w:val="24"/>
                <w:szCs w:val="24"/>
              </w:rPr>
              <w:br/>
            </w:r>
            <w:r w:rsidR="00C245D5" w:rsidRPr="002F4204">
              <w:rPr>
                <w:rStyle w:val="wrtext"/>
                <w:rFonts w:ascii="Corbel" w:hAnsi="Corbel"/>
                <w:bCs/>
                <w:sz w:val="24"/>
                <w:szCs w:val="24"/>
              </w:rPr>
              <w:t>z</w:t>
            </w:r>
            <w:r w:rsidR="00231CBC" w:rsidRPr="002F4204">
              <w:rPr>
                <w:rStyle w:val="wrtext"/>
                <w:rFonts w:ascii="Corbel" w:hAnsi="Corbel"/>
                <w:bCs/>
                <w:sz w:val="24"/>
                <w:szCs w:val="24"/>
              </w:rPr>
              <w:t xml:space="preserve"> </w:t>
            </w:r>
            <w:r w:rsidR="00C245D5" w:rsidRPr="002F4204">
              <w:rPr>
                <w:rStyle w:val="wrtext"/>
                <w:rFonts w:ascii="Corbel" w:hAnsi="Corbel"/>
                <w:bCs/>
                <w:sz w:val="24"/>
                <w:szCs w:val="24"/>
              </w:rPr>
              <w:t xml:space="preserve">zaburzeniami ze spektrum autyzmu w kontekście </w:t>
            </w:r>
            <w:r w:rsidR="006E2547" w:rsidRPr="002F4204">
              <w:rPr>
                <w:rStyle w:val="wrtext"/>
                <w:rFonts w:ascii="Corbel" w:hAnsi="Corbel"/>
                <w:bCs/>
                <w:sz w:val="24"/>
                <w:szCs w:val="24"/>
              </w:rPr>
              <w:t>r</w:t>
            </w:r>
            <w:r w:rsidR="006E2547" w:rsidRPr="002F4204">
              <w:rPr>
                <w:rStyle w:val="wrtext"/>
                <w:rFonts w:ascii="Corbel" w:hAnsi="Corbel"/>
                <w:sz w:val="24"/>
                <w:szCs w:val="24"/>
              </w:rPr>
              <w:t>egulacji</w:t>
            </w:r>
          </w:p>
          <w:p w14:paraId="302EB618" w14:textId="77777777" w:rsidR="00C911B9" w:rsidRPr="002F4204" w:rsidRDefault="006E2547" w:rsidP="00471893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b/>
                <w:bCs/>
                <w:smallCaps/>
                <w:sz w:val="24"/>
                <w:szCs w:val="24"/>
              </w:rPr>
            </w:pPr>
            <w:r w:rsidRPr="002F4204">
              <w:rPr>
                <w:rStyle w:val="wrtext"/>
                <w:rFonts w:ascii="Corbel" w:hAnsi="Corbel"/>
                <w:sz w:val="24"/>
                <w:szCs w:val="24"/>
              </w:rPr>
              <w:t>oświatowych.</w:t>
            </w:r>
          </w:p>
        </w:tc>
        <w:tc>
          <w:tcPr>
            <w:tcW w:w="1865" w:type="dxa"/>
            <w:vAlign w:val="center"/>
          </w:tcPr>
          <w:p w14:paraId="0B0C8446" w14:textId="77777777" w:rsidR="00C911B9" w:rsidRPr="002F4204" w:rsidRDefault="00C911B9" w:rsidP="0047189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F4204">
              <w:rPr>
                <w:rFonts w:ascii="Corbel" w:hAnsi="Corbel"/>
                <w:b w:val="0"/>
                <w:szCs w:val="24"/>
              </w:rPr>
              <w:t>PS. W12.</w:t>
            </w:r>
          </w:p>
        </w:tc>
      </w:tr>
      <w:tr w:rsidR="00C911B9" w:rsidRPr="002F4204" w14:paraId="41AA3A44" w14:textId="77777777" w:rsidTr="00471893">
        <w:tc>
          <w:tcPr>
            <w:tcW w:w="1305" w:type="dxa"/>
          </w:tcPr>
          <w:p w14:paraId="4A00CA15" w14:textId="77777777" w:rsidR="00C911B9" w:rsidRPr="002F4204" w:rsidRDefault="00C911B9" w:rsidP="00C911B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F4204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6350" w:type="dxa"/>
          </w:tcPr>
          <w:p w14:paraId="1B556538" w14:textId="77777777" w:rsidR="00A76B3B" w:rsidRPr="002F4204" w:rsidRDefault="0056538D" w:rsidP="00471893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2F4204">
              <w:rPr>
                <w:rFonts w:ascii="Corbel" w:hAnsi="Corbel"/>
                <w:bCs/>
                <w:sz w:val="24"/>
                <w:szCs w:val="24"/>
              </w:rPr>
              <w:t xml:space="preserve">Student </w:t>
            </w:r>
            <w:r w:rsidR="00A76B3B" w:rsidRPr="002F4204">
              <w:rPr>
                <w:rFonts w:ascii="Corbel" w:hAnsi="Corbel"/>
                <w:sz w:val="24"/>
                <w:szCs w:val="24"/>
              </w:rPr>
              <w:t>oceni efektywność programów dydaktycznych,</w:t>
            </w:r>
          </w:p>
          <w:p w14:paraId="3618C3CD" w14:textId="77777777" w:rsidR="00A76B3B" w:rsidRPr="002F4204" w:rsidRDefault="00A76B3B" w:rsidP="00471893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b/>
                <w:bCs/>
                <w:smallCaps/>
                <w:sz w:val="24"/>
                <w:szCs w:val="24"/>
              </w:rPr>
            </w:pPr>
            <w:r w:rsidRPr="002F4204">
              <w:rPr>
                <w:rFonts w:ascii="Corbel" w:hAnsi="Corbel"/>
                <w:sz w:val="24"/>
                <w:szCs w:val="24"/>
              </w:rPr>
              <w:t>wychowawczych i terapeutycznych zwiększających</w:t>
            </w:r>
          </w:p>
          <w:p w14:paraId="6F1C5AA0" w14:textId="77777777" w:rsidR="00C911B9" w:rsidRPr="002F4204" w:rsidRDefault="00C911B9" w:rsidP="00471893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2F4204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umiejętności poznawcze i kompetencje społeczne </w:t>
            </w:r>
            <w:r w:rsidR="00A76B3B" w:rsidRPr="002F4204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jednostek </w:t>
            </w:r>
            <w:r w:rsidR="00231CBC" w:rsidRPr="002F4204">
              <w:rPr>
                <w:rFonts w:ascii="Corbel" w:hAnsi="Corbel"/>
                <w:b w:val="0"/>
                <w:bCs/>
                <w:smallCaps w:val="0"/>
                <w:szCs w:val="24"/>
              </w:rPr>
              <w:br/>
            </w:r>
            <w:r w:rsidR="00A76B3B" w:rsidRPr="002F4204">
              <w:rPr>
                <w:rFonts w:ascii="Corbel" w:hAnsi="Corbel"/>
                <w:b w:val="0"/>
                <w:bCs/>
                <w:smallCaps w:val="0"/>
                <w:szCs w:val="24"/>
              </w:rPr>
              <w:t>z zaburzeniami ze</w:t>
            </w:r>
            <w:r w:rsidR="0056538D" w:rsidRPr="002F4204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spektrum autyzmu </w:t>
            </w:r>
            <w:r w:rsidR="00E83749" w:rsidRPr="002F4204">
              <w:rPr>
                <w:rFonts w:ascii="Corbel" w:hAnsi="Corbel"/>
                <w:b w:val="0"/>
                <w:bCs/>
                <w:smallCaps w:val="0"/>
                <w:szCs w:val="24"/>
              </w:rPr>
              <w:t>zgodnie z przyjętymi uregulowaniami prawnymi.</w:t>
            </w:r>
          </w:p>
        </w:tc>
        <w:tc>
          <w:tcPr>
            <w:tcW w:w="1865" w:type="dxa"/>
            <w:vAlign w:val="center"/>
          </w:tcPr>
          <w:p w14:paraId="2DCD8D15" w14:textId="77777777" w:rsidR="00C911B9" w:rsidRPr="002F4204" w:rsidRDefault="00C911B9" w:rsidP="0047189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F4204">
              <w:rPr>
                <w:rFonts w:ascii="Corbel" w:hAnsi="Corbel"/>
                <w:b w:val="0"/>
                <w:szCs w:val="24"/>
              </w:rPr>
              <w:t>PS. U8.</w:t>
            </w:r>
          </w:p>
        </w:tc>
      </w:tr>
      <w:tr w:rsidR="00C911B9" w:rsidRPr="002F4204" w14:paraId="4C90A1DA" w14:textId="77777777" w:rsidTr="00471893"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A222A" w14:textId="77777777" w:rsidR="00C911B9" w:rsidRPr="002F4204" w:rsidRDefault="00C911B9" w:rsidP="00A44E6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F4204"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D6878" w14:textId="77777777" w:rsidR="006D13B4" w:rsidRPr="002F4204" w:rsidRDefault="005C4B6D" w:rsidP="00471893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2F4204">
              <w:rPr>
                <w:rFonts w:ascii="Corbel" w:hAnsi="Corbel"/>
                <w:sz w:val="24"/>
                <w:szCs w:val="24"/>
              </w:rPr>
              <w:t>Student</w:t>
            </w:r>
            <w:r w:rsidR="0056538D" w:rsidRPr="002F4204">
              <w:rPr>
                <w:rFonts w:ascii="Corbel" w:hAnsi="Corbel"/>
                <w:sz w:val="24"/>
                <w:szCs w:val="24"/>
              </w:rPr>
              <w:t xml:space="preserve"> zaprojektuje</w:t>
            </w:r>
            <w:r w:rsidR="00A76B3B" w:rsidRPr="002F4204">
              <w:rPr>
                <w:rFonts w:ascii="Corbel" w:hAnsi="Corbel"/>
                <w:sz w:val="24"/>
                <w:szCs w:val="24"/>
              </w:rPr>
              <w:t xml:space="preserve"> </w:t>
            </w:r>
            <w:r w:rsidR="007A4A4B" w:rsidRPr="002F4204">
              <w:rPr>
                <w:rFonts w:ascii="Corbel" w:hAnsi="Corbel"/>
                <w:sz w:val="24"/>
                <w:szCs w:val="24"/>
              </w:rPr>
              <w:t>i oceni przygotowany przez siebie</w:t>
            </w:r>
          </w:p>
          <w:p w14:paraId="14AD9AD0" w14:textId="77777777" w:rsidR="00C911B9" w:rsidRPr="002F4204" w:rsidRDefault="006E2547" w:rsidP="00471893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2F4204">
              <w:rPr>
                <w:rFonts w:ascii="Corbel" w:hAnsi="Corbel"/>
                <w:sz w:val="24"/>
                <w:szCs w:val="24"/>
              </w:rPr>
              <w:t>projekt</w:t>
            </w:r>
            <w:r w:rsidR="007A4A4B" w:rsidRPr="002F4204">
              <w:rPr>
                <w:rStyle w:val="wrtext"/>
                <w:rFonts w:ascii="Corbel" w:hAnsi="Corbel"/>
                <w:sz w:val="24"/>
                <w:szCs w:val="24"/>
              </w:rPr>
              <w:t xml:space="preserve"> pracy z osobą z zaburzeniami ze spektrum autyzmu </w:t>
            </w:r>
            <w:r w:rsidR="00231CBC" w:rsidRPr="002F4204">
              <w:rPr>
                <w:rStyle w:val="wrtext"/>
                <w:rFonts w:ascii="Corbel" w:hAnsi="Corbel"/>
                <w:sz w:val="24"/>
                <w:szCs w:val="24"/>
              </w:rPr>
              <w:br/>
            </w:r>
            <w:r w:rsidR="007A4A4B" w:rsidRPr="002F4204">
              <w:rPr>
                <w:rStyle w:val="wrtext"/>
                <w:rFonts w:ascii="Corbel" w:hAnsi="Corbel"/>
                <w:sz w:val="24"/>
                <w:szCs w:val="24"/>
              </w:rPr>
              <w:t>w</w:t>
            </w:r>
            <w:r w:rsidR="00231CBC" w:rsidRPr="002F4204">
              <w:rPr>
                <w:rStyle w:val="wrtext"/>
                <w:rFonts w:ascii="Corbel" w:hAnsi="Corbel"/>
                <w:sz w:val="24"/>
                <w:szCs w:val="24"/>
              </w:rPr>
              <w:t xml:space="preserve"> </w:t>
            </w:r>
            <w:r w:rsidR="007A4A4B" w:rsidRPr="002F4204">
              <w:rPr>
                <w:rStyle w:val="wrtext"/>
                <w:rFonts w:ascii="Corbel" w:hAnsi="Corbel"/>
                <w:sz w:val="24"/>
                <w:szCs w:val="24"/>
              </w:rPr>
              <w:t>oparciu o dostępne egzemplifikacje.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8E185" w14:textId="77777777" w:rsidR="00C911B9" w:rsidRPr="002F4204" w:rsidRDefault="00C911B9" w:rsidP="0047189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F4204">
              <w:rPr>
                <w:rFonts w:ascii="Corbel" w:hAnsi="Corbel"/>
                <w:b w:val="0"/>
                <w:szCs w:val="24"/>
              </w:rPr>
              <w:t>PS. U11.</w:t>
            </w:r>
          </w:p>
        </w:tc>
      </w:tr>
      <w:tr w:rsidR="00C911B9" w:rsidRPr="002F4204" w14:paraId="2B8652AE" w14:textId="77777777" w:rsidTr="00471893"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E0FAB" w14:textId="77777777" w:rsidR="00C911B9" w:rsidRPr="002F4204" w:rsidRDefault="00C911B9" w:rsidP="00C911B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F4204"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C0D67" w14:textId="77777777" w:rsidR="00C911B9" w:rsidRPr="002F4204" w:rsidRDefault="005C4B6D" w:rsidP="00471893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2F4204">
              <w:rPr>
                <w:rFonts w:ascii="Corbel" w:hAnsi="Corbel"/>
                <w:b w:val="0"/>
                <w:bCs/>
                <w:smallCaps w:val="0"/>
                <w:szCs w:val="24"/>
              </w:rPr>
              <w:t>Student</w:t>
            </w:r>
            <w:r w:rsidR="007A4A4B" w:rsidRPr="002F4204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oceni potrzebę rozwijania swojej wiedzy </w:t>
            </w:r>
            <w:r w:rsidR="00231CBC" w:rsidRPr="002F4204">
              <w:rPr>
                <w:rFonts w:ascii="Corbel" w:hAnsi="Corbel"/>
                <w:b w:val="0"/>
                <w:bCs/>
                <w:smallCaps w:val="0"/>
                <w:szCs w:val="24"/>
              </w:rPr>
              <w:br/>
            </w:r>
            <w:r w:rsidR="007A4A4B" w:rsidRPr="002F4204">
              <w:rPr>
                <w:rFonts w:ascii="Corbel" w:hAnsi="Corbel"/>
                <w:b w:val="0"/>
                <w:bCs/>
                <w:smallCaps w:val="0"/>
                <w:szCs w:val="24"/>
              </w:rPr>
              <w:t>z wykorzystaniem różnych źródeł oraz</w:t>
            </w:r>
            <w:r w:rsidR="00C911B9" w:rsidRPr="002F4204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umiejętności pedagogiczn</w:t>
            </w:r>
            <w:r w:rsidR="007A4A4B" w:rsidRPr="002F4204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ych w projektowaniu działań dydaktycznych </w:t>
            </w:r>
            <w:r w:rsidR="00231CBC" w:rsidRPr="002F4204">
              <w:rPr>
                <w:rFonts w:ascii="Corbel" w:hAnsi="Corbel"/>
                <w:b w:val="0"/>
                <w:bCs/>
                <w:smallCaps w:val="0"/>
                <w:szCs w:val="24"/>
              </w:rPr>
              <w:br/>
            </w:r>
            <w:r w:rsidR="007A4A4B" w:rsidRPr="002F4204">
              <w:rPr>
                <w:rFonts w:ascii="Corbel" w:hAnsi="Corbel"/>
                <w:b w:val="0"/>
                <w:bCs/>
                <w:smallCaps w:val="0"/>
                <w:szCs w:val="24"/>
              </w:rPr>
              <w:t>w grupie osób z zburzeniami ze spektrum autyzmu.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B130A" w14:textId="77777777" w:rsidR="00C911B9" w:rsidRPr="002F4204" w:rsidRDefault="00C911B9" w:rsidP="0047189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F4204">
              <w:rPr>
                <w:rFonts w:ascii="Corbel" w:hAnsi="Corbel"/>
                <w:b w:val="0"/>
                <w:szCs w:val="24"/>
              </w:rPr>
              <w:t>PS. U16.</w:t>
            </w:r>
          </w:p>
        </w:tc>
      </w:tr>
      <w:tr w:rsidR="00C911B9" w:rsidRPr="002F4204" w14:paraId="1B2C0F27" w14:textId="77777777" w:rsidTr="00471893"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EB434" w14:textId="77777777" w:rsidR="00C911B9" w:rsidRPr="002F4204" w:rsidRDefault="00C911B9" w:rsidP="00C911B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F4204"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4044F" w14:textId="77777777" w:rsidR="00C911B9" w:rsidRPr="002F4204" w:rsidRDefault="005C4B6D" w:rsidP="00471893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2F4204">
              <w:rPr>
                <w:rFonts w:ascii="Corbel" w:hAnsi="Corbel"/>
                <w:b w:val="0"/>
                <w:bCs/>
                <w:smallCaps w:val="0"/>
                <w:szCs w:val="24"/>
              </w:rPr>
              <w:t>Student</w:t>
            </w:r>
            <w:r w:rsidR="006E2547" w:rsidRPr="002F4204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opisze </w:t>
            </w:r>
            <w:r w:rsidR="00AB7157" w:rsidRPr="002F4204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miejsce wielospecjalistycznej diagnozy </w:t>
            </w:r>
            <w:r w:rsidR="00231CBC" w:rsidRPr="002F4204">
              <w:rPr>
                <w:rFonts w:ascii="Corbel" w:hAnsi="Corbel"/>
                <w:b w:val="0"/>
                <w:bCs/>
                <w:smallCaps w:val="0"/>
                <w:szCs w:val="24"/>
              </w:rPr>
              <w:br/>
            </w:r>
            <w:r w:rsidR="00AB7157" w:rsidRPr="002F4204">
              <w:rPr>
                <w:rFonts w:ascii="Corbel" w:hAnsi="Corbel"/>
                <w:b w:val="0"/>
                <w:bCs/>
                <w:smallCaps w:val="0"/>
                <w:szCs w:val="24"/>
              </w:rPr>
              <w:t>w identyfikowaniu potrzeb i umiejętności funkcjonalnych jednostek z zaburzeniami ze spektrum autyzmu w kontekście wychowania i nauczania.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6273D" w14:textId="77777777" w:rsidR="00C911B9" w:rsidRPr="002F4204" w:rsidRDefault="00C911B9" w:rsidP="0047189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F4204">
              <w:rPr>
                <w:rFonts w:ascii="Corbel" w:hAnsi="Corbel"/>
                <w:b w:val="0"/>
                <w:szCs w:val="24"/>
              </w:rPr>
              <w:t>PS. U17.</w:t>
            </w:r>
          </w:p>
        </w:tc>
      </w:tr>
      <w:tr w:rsidR="00C911B9" w:rsidRPr="002F4204" w14:paraId="3F89BF48" w14:textId="77777777" w:rsidTr="00471893"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E034B" w14:textId="77777777" w:rsidR="00C911B9" w:rsidRPr="002F4204" w:rsidRDefault="00C911B9" w:rsidP="00C911B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F4204"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10998" w14:textId="77777777" w:rsidR="00A640D0" w:rsidRPr="002F4204" w:rsidRDefault="005C4B6D" w:rsidP="00471893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bCs/>
                <w:sz w:val="24"/>
                <w:szCs w:val="24"/>
              </w:rPr>
            </w:pPr>
            <w:r w:rsidRPr="002F4204">
              <w:rPr>
                <w:rFonts w:ascii="Corbel" w:hAnsi="Corbel"/>
                <w:bCs/>
                <w:sz w:val="24"/>
                <w:szCs w:val="24"/>
              </w:rPr>
              <w:t xml:space="preserve">Student </w:t>
            </w:r>
            <w:r w:rsidR="006E2547" w:rsidRPr="002F4204">
              <w:rPr>
                <w:rFonts w:ascii="Corbel" w:hAnsi="Corbel"/>
                <w:bCs/>
                <w:sz w:val="24"/>
                <w:szCs w:val="24"/>
              </w:rPr>
              <w:t>opisze potrzebę  zindywidualizowanych działań na</w:t>
            </w:r>
          </w:p>
          <w:p w14:paraId="3739F2A6" w14:textId="77777777" w:rsidR="00C911B9" w:rsidRPr="002F4204" w:rsidRDefault="006E2547" w:rsidP="00471893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bCs/>
                <w:sz w:val="24"/>
                <w:szCs w:val="24"/>
              </w:rPr>
            </w:pPr>
            <w:r w:rsidRPr="002F4204">
              <w:rPr>
                <w:rFonts w:ascii="Corbel" w:hAnsi="Corbel"/>
                <w:bCs/>
                <w:sz w:val="24"/>
                <w:szCs w:val="24"/>
              </w:rPr>
              <w:lastRenderedPageBreak/>
              <w:t>rzecz  pracy z osobą z zaburzeniami ze spektrum autyzmu.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E8965" w14:textId="77777777" w:rsidR="00C911B9" w:rsidRPr="002F4204" w:rsidRDefault="00C911B9" w:rsidP="0047189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F4204">
              <w:rPr>
                <w:rFonts w:ascii="Corbel" w:hAnsi="Corbel"/>
                <w:b w:val="0"/>
                <w:szCs w:val="24"/>
              </w:rPr>
              <w:lastRenderedPageBreak/>
              <w:t>PS. K6.</w:t>
            </w:r>
          </w:p>
        </w:tc>
      </w:tr>
    </w:tbl>
    <w:p w14:paraId="227C13F6" w14:textId="77777777" w:rsidR="0085747A" w:rsidRPr="002F4204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D167FF0" w14:textId="77777777" w:rsidR="0085747A" w:rsidRPr="002F4204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2F4204">
        <w:rPr>
          <w:rFonts w:ascii="Corbel" w:hAnsi="Corbel"/>
          <w:b/>
          <w:sz w:val="24"/>
          <w:szCs w:val="24"/>
        </w:rPr>
        <w:t>3.3</w:t>
      </w:r>
      <w:r w:rsidR="001D7B54" w:rsidRPr="002F4204">
        <w:rPr>
          <w:rFonts w:ascii="Corbel" w:hAnsi="Corbel"/>
          <w:b/>
          <w:sz w:val="24"/>
          <w:szCs w:val="24"/>
        </w:rPr>
        <w:t xml:space="preserve"> </w:t>
      </w:r>
      <w:r w:rsidR="0085747A" w:rsidRPr="002F4204">
        <w:rPr>
          <w:rFonts w:ascii="Corbel" w:hAnsi="Corbel"/>
          <w:b/>
          <w:sz w:val="24"/>
          <w:szCs w:val="24"/>
        </w:rPr>
        <w:t>T</w:t>
      </w:r>
      <w:r w:rsidR="001D7B54" w:rsidRPr="002F4204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2F4204">
        <w:rPr>
          <w:rFonts w:ascii="Corbel" w:hAnsi="Corbel"/>
          <w:sz w:val="24"/>
          <w:szCs w:val="24"/>
        </w:rPr>
        <w:t xml:space="preserve">  </w:t>
      </w:r>
      <w:r w:rsidR="002F4204">
        <w:rPr>
          <w:rFonts w:ascii="Corbel" w:hAnsi="Corbel"/>
          <w:sz w:val="24"/>
          <w:szCs w:val="24"/>
        </w:rPr>
        <w:t xml:space="preserve"> </w:t>
      </w:r>
    </w:p>
    <w:p w14:paraId="3336DD2D" w14:textId="77777777" w:rsidR="0085747A" w:rsidRPr="002F4204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2F4204">
        <w:rPr>
          <w:rFonts w:ascii="Corbel" w:hAnsi="Corbel"/>
          <w:sz w:val="24"/>
          <w:szCs w:val="24"/>
        </w:rPr>
        <w:t xml:space="preserve">Problematyka wykładu </w:t>
      </w:r>
    </w:p>
    <w:p w14:paraId="5ACFC9A8" w14:textId="77777777" w:rsidR="00675843" w:rsidRPr="002F4204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78"/>
      </w:tblGrid>
      <w:tr w:rsidR="0085747A" w:rsidRPr="002F4204" w14:paraId="4CBEE9E5" w14:textId="77777777" w:rsidTr="002F4204">
        <w:tc>
          <w:tcPr>
            <w:tcW w:w="9378" w:type="dxa"/>
          </w:tcPr>
          <w:p w14:paraId="707828B7" w14:textId="77777777" w:rsidR="0085747A" w:rsidRPr="002F4204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2F4204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C911B9" w:rsidRPr="002F4204" w14:paraId="04602CE5" w14:textId="77777777" w:rsidTr="002F4204">
        <w:tc>
          <w:tcPr>
            <w:tcW w:w="9378" w:type="dxa"/>
          </w:tcPr>
          <w:p w14:paraId="531FC1F1" w14:textId="77777777" w:rsidR="00C911B9" w:rsidRPr="002F4204" w:rsidRDefault="00C911B9" w:rsidP="001E072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2F4204">
              <w:rPr>
                <w:rStyle w:val="wrtext"/>
                <w:rFonts w:ascii="Corbel" w:hAnsi="Corbel"/>
                <w:sz w:val="24"/>
                <w:szCs w:val="24"/>
              </w:rPr>
              <w:t xml:space="preserve">Dydaktyka specjalna w edukacji i wychowaniu dzieci i młodzieży z </w:t>
            </w:r>
            <w:r w:rsidR="005C4B6D" w:rsidRPr="002F4204">
              <w:rPr>
                <w:rStyle w:val="wrtext"/>
                <w:rFonts w:ascii="Corbel" w:hAnsi="Corbel"/>
                <w:sz w:val="24"/>
                <w:szCs w:val="24"/>
              </w:rPr>
              <w:t>zaburzeniami ze spektrum</w:t>
            </w:r>
            <w:r w:rsidR="002F4204">
              <w:rPr>
                <w:rStyle w:val="wrtext"/>
                <w:rFonts w:ascii="Corbel" w:hAnsi="Corbel"/>
                <w:sz w:val="24"/>
                <w:szCs w:val="24"/>
              </w:rPr>
              <w:t xml:space="preserve"> a</w:t>
            </w:r>
            <w:r w:rsidR="005C4B6D" w:rsidRPr="002F4204">
              <w:rPr>
                <w:rStyle w:val="wrtext"/>
                <w:rFonts w:ascii="Corbel" w:hAnsi="Corbel"/>
                <w:sz w:val="24"/>
                <w:szCs w:val="24"/>
              </w:rPr>
              <w:t xml:space="preserve"> </w:t>
            </w:r>
            <w:r w:rsidRPr="002F4204">
              <w:rPr>
                <w:rStyle w:val="wrtext"/>
                <w:rFonts w:ascii="Corbel" w:hAnsi="Corbel"/>
                <w:sz w:val="24"/>
                <w:szCs w:val="24"/>
              </w:rPr>
              <w:t>autyzm</w:t>
            </w:r>
            <w:r w:rsidR="005C4B6D" w:rsidRPr="002F4204">
              <w:rPr>
                <w:rStyle w:val="wrtext"/>
                <w:rFonts w:ascii="Corbel" w:hAnsi="Corbel"/>
                <w:sz w:val="24"/>
                <w:szCs w:val="24"/>
              </w:rPr>
              <w:t>u.</w:t>
            </w:r>
            <w:r w:rsidR="00A76B3B" w:rsidRPr="002F4204">
              <w:rPr>
                <w:rStyle w:val="wrtext"/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2432C7" w:rsidRPr="002F4204" w14:paraId="3ADFA5A3" w14:textId="77777777" w:rsidTr="002F4204">
        <w:tc>
          <w:tcPr>
            <w:tcW w:w="9378" w:type="dxa"/>
          </w:tcPr>
          <w:p w14:paraId="78A707B5" w14:textId="77777777" w:rsidR="002432C7" w:rsidRPr="002F4204" w:rsidRDefault="002432C7" w:rsidP="001E0729">
            <w:pPr>
              <w:pStyle w:val="Akapitzlist"/>
              <w:spacing w:after="0" w:line="240" w:lineRule="auto"/>
              <w:ind w:left="-250" w:firstLine="250"/>
              <w:rPr>
                <w:rStyle w:val="wrtext"/>
                <w:rFonts w:ascii="Corbel" w:hAnsi="Corbel"/>
                <w:sz w:val="24"/>
                <w:szCs w:val="24"/>
              </w:rPr>
            </w:pPr>
            <w:r w:rsidRPr="002F4204">
              <w:rPr>
                <w:rStyle w:val="wrtext"/>
                <w:rFonts w:ascii="Corbel" w:hAnsi="Corbel"/>
                <w:sz w:val="24"/>
                <w:szCs w:val="24"/>
              </w:rPr>
              <w:t>Terminologia w dydaktyce specjalnej.</w:t>
            </w:r>
          </w:p>
        </w:tc>
      </w:tr>
      <w:tr w:rsidR="00245B9C" w:rsidRPr="002F4204" w14:paraId="33DFBBFD" w14:textId="77777777" w:rsidTr="002F4204">
        <w:tc>
          <w:tcPr>
            <w:tcW w:w="9378" w:type="dxa"/>
          </w:tcPr>
          <w:p w14:paraId="30E233DC" w14:textId="77777777" w:rsidR="002F4204" w:rsidRDefault="00245B9C" w:rsidP="001E0729">
            <w:pPr>
              <w:pStyle w:val="Akapitzlist"/>
              <w:spacing w:after="0" w:line="240" w:lineRule="auto"/>
              <w:ind w:left="-250" w:firstLine="250"/>
              <w:rPr>
                <w:rStyle w:val="wrtext"/>
                <w:rFonts w:ascii="Corbel" w:hAnsi="Corbel"/>
                <w:sz w:val="24"/>
                <w:szCs w:val="24"/>
              </w:rPr>
            </w:pPr>
            <w:r w:rsidRPr="002F4204">
              <w:rPr>
                <w:rStyle w:val="wrtext"/>
                <w:rFonts w:ascii="Corbel" w:hAnsi="Corbel"/>
                <w:sz w:val="24"/>
                <w:szCs w:val="24"/>
              </w:rPr>
              <w:t xml:space="preserve">Organizacja procesu kształcenia jednostek z zaburzeniami ze spektrum autyzmu w </w:t>
            </w:r>
          </w:p>
          <w:p w14:paraId="70EC49FF" w14:textId="77777777" w:rsidR="00245B9C" w:rsidRPr="002F4204" w:rsidRDefault="002F4204" w:rsidP="001E0729">
            <w:pPr>
              <w:pStyle w:val="Akapitzlist"/>
              <w:spacing w:after="0" w:line="240" w:lineRule="auto"/>
              <w:ind w:left="-250" w:firstLine="250"/>
              <w:rPr>
                <w:rStyle w:val="wrtext"/>
                <w:rFonts w:ascii="Corbel" w:hAnsi="Corbel"/>
                <w:sz w:val="24"/>
                <w:szCs w:val="24"/>
              </w:rPr>
            </w:pPr>
            <w:r>
              <w:rPr>
                <w:rStyle w:val="wrtext"/>
                <w:rFonts w:ascii="Corbel" w:hAnsi="Corbel"/>
                <w:sz w:val="24"/>
                <w:szCs w:val="24"/>
              </w:rPr>
              <w:t xml:space="preserve">  </w:t>
            </w:r>
            <w:r w:rsidR="00245B9C" w:rsidRPr="002F4204">
              <w:rPr>
                <w:rStyle w:val="wrtext"/>
                <w:rFonts w:ascii="Corbel" w:hAnsi="Corbel"/>
                <w:sz w:val="24"/>
                <w:szCs w:val="24"/>
              </w:rPr>
              <w:t>kontekście uregulowań prawnych (prawo oświatowe, międzynarodowe).</w:t>
            </w:r>
            <w:r w:rsidR="00530EDE" w:rsidRPr="002F4204">
              <w:rPr>
                <w:rStyle w:val="wrtext"/>
                <w:rFonts w:ascii="Corbel" w:hAnsi="Corbel"/>
                <w:sz w:val="24"/>
                <w:szCs w:val="24"/>
              </w:rPr>
              <w:t xml:space="preserve"> </w:t>
            </w:r>
            <w:r w:rsidR="00245B9C" w:rsidRPr="002F4204">
              <w:rPr>
                <w:rStyle w:val="wrtext"/>
                <w:rFonts w:ascii="Corbel" w:hAnsi="Corbel"/>
                <w:sz w:val="24"/>
                <w:szCs w:val="24"/>
              </w:rPr>
              <w:t>Egzemplifikacje.</w:t>
            </w:r>
          </w:p>
        </w:tc>
      </w:tr>
      <w:tr w:rsidR="00245B9C" w:rsidRPr="002F4204" w14:paraId="73257755" w14:textId="77777777" w:rsidTr="002F4204">
        <w:tc>
          <w:tcPr>
            <w:tcW w:w="9378" w:type="dxa"/>
          </w:tcPr>
          <w:p w14:paraId="293BB898" w14:textId="77777777" w:rsidR="00245B9C" w:rsidRPr="002F4204" w:rsidRDefault="00245B9C" w:rsidP="001E0729">
            <w:pPr>
              <w:pStyle w:val="Akapitzlist"/>
              <w:spacing w:after="0" w:line="240" w:lineRule="auto"/>
              <w:ind w:left="-250" w:firstLine="250"/>
              <w:rPr>
                <w:rStyle w:val="wrtext"/>
                <w:rFonts w:ascii="Corbel" w:hAnsi="Corbel"/>
                <w:sz w:val="24"/>
                <w:szCs w:val="24"/>
              </w:rPr>
            </w:pPr>
            <w:r w:rsidRPr="002F4204">
              <w:rPr>
                <w:rStyle w:val="wrtext"/>
                <w:rFonts w:ascii="Corbel" w:hAnsi="Corbel"/>
                <w:sz w:val="24"/>
                <w:szCs w:val="24"/>
              </w:rPr>
              <w:t>Dydaktyka osób z zaburzeniami ze spektrum autyzmu. Dostosowanie wymagań edukacyjnych do specjalnych potrzeb uczniów z zaburzeniami ze spektrum autyzmu.</w:t>
            </w:r>
          </w:p>
        </w:tc>
      </w:tr>
      <w:tr w:rsidR="00A76B3B" w:rsidRPr="002F4204" w14:paraId="1D7E293E" w14:textId="77777777" w:rsidTr="002F4204">
        <w:tc>
          <w:tcPr>
            <w:tcW w:w="9378" w:type="dxa"/>
          </w:tcPr>
          <w:p w14:paraId="7F5FE918" w14:textId="77777777" w:rsidR="00A76B3B" w:rsidRPr="002F4204" w:rsidRDefault="00A76B3B" w:rsidP="001E0729">
            <w:pPr>
              <w:pStyle w:val="Akapitzlist"/>
              <w:spacing w:after="0" w:line="240" w:lineRule="auto"/>
              <w:ind w:left="-250" w:firstLine="250"/>
              <w:rPr>
                <w:rStyle w:val="wrtext"/>
                <w:rFonts w:ascii="Corbel" w:hAnsi="Corbel"/>
                <w:sz w:val="24"/>
                <w:szCs w:val="24"/>
              </w:rPr>
            </w:pPr>
            <w:r w:rsidRPr="002F4204">
              <w:rPr>
                <w:rStyle w:val="wrtext"/>
                <w:rFonts w:ascii="Corbel" w:hAnsi="Corbel"/>
                <w:sz w:val="24"/>
                <w:szCs w:val="24"/>
              </w:rPr>
              <w:t>Planowanie i projektowanie pracy dydaktycznej, wychowawczej i terapeutycznej z dziećmi i młodzieżą z zaburzeniami ze spektrum autyzmu.</w:t>
            </w:r>
          </w:p>
        </w:tc>
      </w:tr>
      <w:tr w:rsidR="00E666D9" w:rsidRPr="002F4204" w14:paraId="1CD71D39" w14:textId="77777777" w:rsidTr="002F4204">
        <w:tc>
          <w:tcPr>
            <w:tcW w:w="9378" w:type="dxa"/>
          </w:tcPr>
          <w:p w14:paraId="0C00FC2E" w14:textId="77777777" w:rsidR="00E666D9" w:rsidRPr="002F4204" w:rsidRDefault="00E666D9" w:rsidP="001E0729">
            <w:pPr>
              <w:pStyle w:val="Akapitzlist"/>
              <w:spacing w:after="0" w:line="240" w:lineRule="auto"/>
              <w:ind w:left="-250" w:firstLine="250"/>
              <w:rPr>
                <w:rStyle w:val="wrtext"/>
                <w:rFonts w:ascii="Corbel" w:hAnsi="Corbel"/>
                <w:sz w:val="24"/>
                <w:szCs w:val="24"/>
              </w:rPr>
            </w:pPr>
            <w:r w:rsidRPr="002F4204">
              <w:rPr>
                <w:rStyle w:val="wrtext"/>
                <w:rFonts w:ascii="Corbel" w:hAnsi="Corbel"/>
                <w:sz w:val="24"/>
                <w:szCs w:val="24"/>
              </w:rPr>
              <w:t>Miejsce dydaktyki specjalnej w wielospecjalistycznej ocenie poziomu funkcjonowania j</w:t>
            </w:r>
            <w:r w:rsidR="002F4204">
              <w:rPr>
                <w:rStyle w:val="wrtext"/>
                <w:rFonts w:ascii="Corbel" w:hAnsi="Corbel"/>
                <w:sz w:val="24"/>
                <w:szCs w:val="24"/>
              </w:rPr>
              <w:t xml:space="preserve">e </w:t>
            </w:r>
            <w:proofErr w:type="spellStart"/>
            <w:r w:rsidRPr="002F4204">
              <w:rPr>
                <w:rStyle w:val="wrtext"/>
                <w:rFonts w:ascii="Corbel" w:hAnsi="Corbel"/>
                <w:sz w:val="24"/>
                <w:szCs w:val="24"/>
              </w:rPr>
              <w:t>ednostek</w:t>
            </w:r>
            <w:proofErr w:type="spellEnd"/>
            <w:r w:rsidRPr="002F4204">
              <w:rPr>
                <w:rStyle w:val="wrtext"/>
                <w:rFonts w:ascii="Corbel" w:hAnsi="Corbel"/>
                <w:sz w:val="24"/>
                <w:szCs w:val="24"/>
              </w:rPr>
              <w:t xml:space="preserve"> z zaburzeniami ze spektrum autyzmu.</w:t>
            </w:r>
          </w:p>
        </w:tc>
      </w:tr>
      <w:tr w:rsidR="00E666D9" w:rsidRPr="002F4204" w14:paraId="30B2EEBB" w14:textId="77777777" w:rsidTr="002F4204">
        <w:tc>
          <w:tcPr>
            <w:tcW w:w="9378" w:type="dxa"/>
          </w:tcPr>
          <w:p w14:paraId="0388C324" w14:textId="77777777" w:rsidR="00E666D9" w:rsidRPr="002F4204" w:rsidRDefault="00E666D9" w:rsidP="001E072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2F4204">
              <w:rPr>
                <w:rFonts w:ascii="Corbel" w:hAnsi="Corbel"/>
                <w:sz w:val="24"/>
                <w:szCs w:val="24"/>
              </w:rPr>
              <w:t xml:space="preserve">Przegląd i analiza przykładowych programów zajęć. </w:t>
            </w:r>
          </w:p>
        </w:tc>
      </w:tr>
    </w:tbl>
    <w:p w14:paraId="5B7D4DAE" w14:textId="77777777" w:rsidR="0085747A" w:rsidRPr="002F4204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7119EC91" w14:textId="77777777" w:rsidR="0085747A" w:rsidRPr="002F4204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2F4204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2F4204">
        <w:rPr>
          <w:rFonts w:ascii="Corbel" w:hAnsi="Corbel"/>
          <w:sz w:val="24"/>
          <w:szCs w:val="24"/>
        </w:rPr>
        <w:t xml:space="preserve">, </w:t>
      </w:r>
      <w:r w:rsidRPr="002F4204">
        <w:rPr>
          <w:rFonts w:ascii="Corbel" w:hAnsi="Corbel"/>
          <w:sz w:val="24"/>
          <w:szCs w:val="24"/>
        </w:rPr>
        <w:t xml:space="preserve">zajęć praktycznych </w:t>
      </w:r>
    </w:p>
    <w:p w14:paraId="0A956726" w14:textId="77777777" w:rsidR="0085747A" w:rsidRPr="002F4204" w:rsidRDefault="00D17B2F" w:rsidP="00D17B2F">
      <w:pPr>
        <w:pStyle w:val="Akapitzlist"/>
        <w:spacing w:line="240" w:lineRule="auto"/>
        <w:ind w:firstLine="360"/>
        <w:rPr>
          <w:rFonts w:ascii="Corbel" w:hAnsi="Corbel"/>
          <w:sz w:val="24"/>
          <w:szCs w:val="24"/>
        </w:rPr>
      </w:pPr>
      <w:r w:rsidRPr="002F4204">
        <w:rPr>
          <w:rFonts w:ascii="Corbel" w:hAnsi="Corbel"/>
          <w:sz w:val="24"/>
          <w:szCs w:val="24"/>
        </w:rPr>
        <w:t>nie dotyczy</w:t>
      </w:r>
    </w:p>
    <w:p w14:paraId="20A2C2A5" w14:textId="77777777" w:rsidR="0085747A" w:rsidRPr="002F4204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F12035E" w14:textId="77777777" w:rsidR="0085747A" w:rsidRPr="002F4204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2F4204">
        <w:rPr>
          <w:rFonts w:ascii="Corbel" w:hAnsi="Corbel"/>
          <w:smallCaps w:val="0"/>
          <w:szCs w:val="24"/>
        </w:rPr>
        <w:t>3.4 Metody dydaktyczne</w:t>
      </w:r>
      <w:r w:rsidRPr="002F4204">
        <w:rPr>
          <w:rFonts w:ascii="Corbel" w:hAnsi="Corbel"/>
          <w:b w:val="0"/>
          <w:smallCaps w:val="0"/>
          <w:szCs w:val="24"/>
        </w:rPr>
        <w:t xml:space="preserve"> </w:t>
      </w:r>
    </w:p>
    <w:p w14:paraId="1117F54F" w14:textId="77777777" w:rsidR="0085747A" w:rsidRPr="002F4204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F2A881A" w14:textId="77777777" w:rsidR="00E960BB" w:rsidRPr="002F4204" w:rsidRDefault="00C911B9" w:rsidP="00FC4E1B">
      <w:pPr>
        <w:rPr>
          <w:rFonts w:ascii="Corbel" w:hAnsi="Corbel"/>
          <w:sz w:val="24"/>
          <w:szCs w:val="24"/>
        </w:rPr>
      </w:pPr>
      <w:r w:rsidRPr="002F4204">
        <w:rPr>
          <w:rFonts w:ascii="Corbel" w:hAnsi="Corbel"/>
          <w:sz w:val="24"/>
          <w:szCs w:val="24"/>
        </w:rPr>
        <w:t xml:space="preserve">Wykład: wykład konwersatoryjny, </w:t>
      </w:r>
      <w:r w:rsidR="00A33FC0" w:rsidRPr="002F4204">
        <w:rPr>
          <w:rFonts w:ascii="Corbel" w:hAnsi="Corbel"/>
          <w:sz w:val="24"/>
          <w:szCs w:val="24"/>
        </w:rPr>
        <w:t xml:space="preserve">wykład problemowy, </w:t>
      </w:r>
      <w:r w:rsidRPr="002F4204">
        <w:rPr>
          <w:rFonts w:ascii="Corbel" w:hAnsi="Corbel"/>
          <w:sz w:val="24"/>
          <w:szCs w:val="24"/>
        </w:rPr>
        <w:t xml:space="preserve"> dyskusja.</w:t>
      </w:r>
    </w:p>
    <w:p w14:paraId="7DB43452" w14:textId="77777777" w:rsidR="0085747A" w:rsidRPr="002F4204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2F4204">
        <w:rPr>
          <w:rFonts w:ascii="Corbel" w:hAnsi="Corbel"/>
          <w:smallCaps w:val="0"/>
          <w:szCs w:val="24"/>
        </w:rPr>
        <w:t xml:space="preserve">4. </w:t>
      </w:r>
      <w:r w:rsidR="0085747A" w:rsidRPr="002F4204">
        <w:rPr>
          <w:rFonts w:ascii="Corbel" w:hAnsi="Corbel"/>
          <w:smallCaps w:val="0"/>
          <w:szCs w:val="24"/>
        </w:rPr>
        <w:t>METODY I KRYTERIA OCENY</w:t>
      </w:r>
      <w:r w:rsidR="009F4610" w:rsidRPr="002F4204">
        <w:rPr>
          <w:rFonts w:ascii="Corbel" w:hAnsi="Corbel"/>
          <w:smallCaps w:val="0"/>
          <w:szCs w:val="24"/>
        </w:rPr>
        <w:t xml:space="preserve"> </w:t>
      </w:r>
    </w:p>
    <w:p w14:paraId="054816B1" w14:textId="77777777" w:rsidR="00923D7D" w:rsidRPr="002F4204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99B432B" w14:textId="77777777" w:rsidR="0085747A" w:rsidRPr="002F4204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2F4204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2F4204">
        <w:rPr>
          <w:rFonts w:ascii="Corbel" w:hAnsi="Corbel"/>
          <w:smallCaps w:val="0"/>
          <w:szCs w:val="24"/>
        </w:rPr>
        <w:t>uczenia się</w:t>
      </w:r>
    </w:p>
    <w:p w14:paraId="146C8B4F" w14:textId="77777777" w:rsidR="0085747A" w:rsidRPr="002F4204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2F4204" w14:paraId="0C052208" w14:textId="77777777" w:rsidTr="00DD70A8">
        <w:tc>
          <w:tcPr>
            <w:tcW w:w="1962" w:type="dxa"/>
            <w:vAlign w:val="center"/>
          </w:tcPr>
          <w:p w14:paraId="23292281" w14:textId="77777777" w:rsidR="0085747A" w:rsidRPr="002F4204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F4204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7C1D694E" w14:textId="77777777" w:rsidR="0085747A" w:rsidRPr="002F4204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F420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F5DC941" w14:textId="77777777" w:rsidR="0085747A" w:rsidRPr="002F4204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F420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2F420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1BFE7617" w14:textId="77777777" w:rsidR="0085747A" w:rsidRPr="002F4204" w:rsidRDefault="0085747A" w:rsidP="0047189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F4204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</w:tc>
      </w:tr>
      <w:tr w:rsidR="00DD70A8" w:rsidRPr="002F4204" w14:paraId="414A2C4C" w14:textId="77777777" w:rsidTr="00DD70A8">
        <w:tc>
          <w:tcPr>
            <w:tcW w:w="1962" w:type="dxa"/>
          </w:tcPr>
          <w:p w14:paraId="3BF73FEF" w14:textId="77777777" w:rsidR="00DD70A8" w:rsidRPr="002F4204" w:rsidRDefault="00DD70A8" w:rsidP="00DD70A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2F4204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2F4204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14:paraId="175C820D" w14:textId="77777777" w:rsidR="00F478B7" w:rsidRPr="002F4204" w:rsidRDefault="00F478B7" w:rsidP="00DD70A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F4204">
              <w:rPr>
                <w:rFonts w:ascii="Corbel" w:hAnsi="Corbel"/>
                <w:b w:val="0"/>
                <w:szCs w:val="24"/>
              </w:rPr>
              <w:t>kolokwium</w:t>
            </w:r>
            <w:r w:rsidR="00EE241E" w:rsidRPr="002F4204">
              <w:rPr>
                <w:rFonts w:ascii="Corbel" w:hAnsi="Corbel"/>
                <w:b w:val="0"/>
                <w:szCs w:val="24"/>
              </w:rPr>
              <w:t>, wypowiedź studenta, dyskusja</w:t>
            </w:r>
          </w:p>
        </w:tc>
        <w:tc>
          <w:tcPr>
            <w:tcW w:w="2117" w:type="dxa"/>
          </w:tcPr>
          <w:p w14:paraId="52F5F879" w14:textId="77777777" w:rsidR="00DD70A8" w:rsidRPr="002F4204" w:rsidRDefault="00DD70A8" w:rsidP="00DD70A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F4204">
              <w:rPr>
                <w:rFonts w:ascii="Corbel" w:hAnsi="Corbel"/>
                <w:b w:val="0"/>
                <w:szCs w:val="24"/>
              </w:rPr>
              <w:t xml:space="preserve">wykład </w:t>
            </w:r>
          </w:p>
        </w:tc>
      </w:tr>
      <w:tr w:rsidR="00DD70A8" w:rsidRPr="002F4204" w14:paraId="32B8A5E8" w14:textId="77777777" w:rsidTr="00DD70A8">
        <w:tc>
          <w:tcPr>
            <w:tcW w:w="1962" w:type="dxa"/>
          </w:tcPr>
          <w:p w14:paraId="5592407E" w14:textId="77777777" w:rsidR="00DD70A8" w:rsidRPr="002F4204" w:rsidRDefault="00DD70A8" w:rsidP="00DD70A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F4204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66C0F64A" w14:textId="77777777" w:rsidR="00DD70A8" w:rsidRPr="002F4204" w:rsidRDefault="00EE241E" w:rsidP="00DD70A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F4204">
              <w:rPr>
                <w:rFonts w:ascii="Corbel" w:hAnsi="Corbel"/>
                <w:b w:val="0"/>
                <w:szCs w:val="24"/>
              </w:rPr>
              <w:t>kolokwium, wypowiedź studenta, dyskusja</w:t>
            </w:r>
          </w:p>
        </w:tc>
        <w:tc>
          <w:tcPr>
            <w:tcW w:w="2117" w:type="dxa"/>
          </w:tcPr>
          <w:p w14:paraId="13B570E4" w14:textId="77777777" w:rsidR="00DD70A8" w:rsidRPr="002F4204" w:rsidRDefault="00DD70A8" w:rsidP="00DD70A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F4204">
              <w:rPr>
                <w:rFonts w:ascii="Corbel" w:hAnsi="Corbel"/>
                <w:b w:val="0"/>
                <w:szCs w:val="24"/>
              </w:rPr>
              <w:t xml:space="preserve">wykład </w:t>
            </w:r>
          </w:p>
        </w:tc>
      </w:tr>
      <w:tr w:rsidR="00DD70A8" w:rsidRPr="002F4204" w14:paraId="32EADF9D" w14:textId="77777777" w:rsidTr="00DD70A8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18F44" w14:textId="77777777" w:rsidR="00DD70A8" w:rsidRPr="002F4204" w:rsidRDefault="00DD70A8" w:rsidP="00DD70A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2F4204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2F4204">
              <w:rPr>
                <w:rFonts w:ascii="Corbel" w:hAnsi="Corbel"/>
                <w:b w:val="0"/>
                <w:szCs w:val="24"/>
              </w:rPr>
              <w:t>_ 03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229AD" w14:textId="77777777" w:rsidR="00DD70A8" w:rsidRPr="002F4204" w:rsidRDefault="00F478B7" w:rsidP="00DD70A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F4204">
              <w:rPr>
                <w:rFonts w:ascii="Corbel" w:hAnsi="Corbel"/>
                <w:b w:val="0"/>
                <w:szCs w:val="24"/>
              </w:rPr>
              <w:t xml:space="preserve">praca projektowa 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5A300" w14:textId="77777777" w:rsidR="00DD70A8" w:rsidRPr="002F4204" w:rsidRDefault="00DD70A8" w:rsidP="00DD70A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F4204">
              <w:rPr>
                <w:rFonts w:ascii="Corbel" w:hAnsi="Corbel"/>
                <w:b w:val="0"/>
                <w:szCs w:val="24"/>
              </w:rPr>
              <w:t xml:space="preserve">wykład </w:t>
            </w:r>
          </w:p>
        </w:tc>
      </w:tr>
      <w:tr w:rsidR="00F478B7" w:rsidRPr="002F4204" w14:paraId="719AD5CB" w14:textId="77777777" w:rsidTr="00DD70A8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14EBE" w14:textId="77777777" w:rsidR="00F478B7" w:rsidRPr="002F4204" w:rsidRDefault="00F478B7" w:rsidP="00F478B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F4204"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6BE85" w14:textId="77777777" w:rsidR="00F478B7" w:rsidRPr="002F4204" w:rsidRDefault="00F478B7" w:rsidP="00F478B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F4204">
              <w:rPr>
                <w:rFonts w:ascii="Corbel" w:hAnsi="Corbel"/>
                <w:b w:val="0"/>
                <w:szCs w:val="24"/>
              </w:rPr>
              <w:t xml:space="preserve">praca projektowa 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7B294" w14:textId="77777777" w:rsidR="00F478B7" w:rsidRPr="002F4204" w:rsidRDefault="00F478B7" w:rsidP="00F478B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F4204">
              <w:rPr>
                <w:rFonts w:ascii="Corbel" w:hAnsi="Corbel"/>
                <w:b w:val="0"/>
                <w:szCs w:val="24"/>
              </w:rPr>
              <w:t xml:space="preserve">wykład </w:t>
            </w:r>
          </w:p>
        </w:tc>
      </w:tr>
      <w:tr w:rsidR="00F478B7" w:rsidRPr="002F4204" w14:paraId="1C4A0CC4" w14:textId="77777777" w:rsidTr="00DD70A8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8BAAA" w14:textId="77777777" w:rsidR="00F478B7" w:rsidRPr="002F4204" w:rsidRDefault="00F478B7" w:rsidP="00F478B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2F4204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2F4204">
              <w:rPr>
                <w:rFonts w:ascii="Corbel" w:hAnsi="Corbel"/>
                <w:b w:val="0"/>
                <w:szCs w:val="24"/>
              </w:rPr>
              <w:t>_ 05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DF794" w14:textId="77777777" w:rsidR="00F478B7" w:rsidRPr="002F4204" w:rsidRDefault="00F478B7" w:rsidP="00F478B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F4204">
              <w:rPr>
                <w:rFonts w:ascii="Corbel" w:hAnsi="Corbel"/>
                <w:b w:val="0"/>
                <w:szCs w:val="24"/>
              </w:rPr>
              <w:t xml:space="preserve">praca projektowa 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FD138" w14:textId="77777777" w:rsidR="00F478B7" w:rsidRPr="002F4204" w:rsidRDefault="00F478B7" w:rsidP="00F478B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F4204">
              <w:rPr>
                <w:rFonts w:ascii="Corbel" w:hAnsi="Corbel"/>
                <w:b w:val="0"/>
                <w:szCs w:val="24"/>
              </w:rPr>
              <w:t xml:space="preserve">wykład </w:t>
            </w:r>
          </w:p>
        </w:tc>
      </w:tr>
      <w:tr w:rsidR="00EE241E" w:rsidRPr="002F4204" w14:paraId="728BE941" w14:textId="77777777" w:rsidTr="00DD70A8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87040" w14:textId="77777777" w:rsidR="00EE241E" w:rsidRPr="002F4204" w:rsidRDefault="00EE241E" w:rsidP="00EE241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F4204"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7382C" w14:textId="77777777" w:rsidR="00EE241E" w:rsidRPr="002F4204" w:rsidRDefault="00EE241E" w:rsidP="00EE241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F4204">
              <w:rPr>
                <w:rFonts w:ascii="Corbel" w:hAnsi="Corbel"/>
                <w:b w:val="0"/>
                <w:szCs w:val="24"/>
              </w:rPr>
              <w:t>kolokwium, wypowiedź studenta, dyskusja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29931" w14:textId="77777777" w:rsidR="00EE241E" w:rsidRPr="002F4204" w:rsidRDefault="00EE241E" w:rsidP="00EE241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F4204">
              <w:rPr>
                <w:rFonts w:ascii="Corbel" w:hAnsi="Corbel"/>
                <w:b w:val="0"/>
                <w:szCs w:val="24"/>
              </w:rPr>
              <w:t xml:space="preserve">wykład </w:t>
            </w:r>
          </w:p>
        </w:tc>
      </w:tr>
      <w:tr w:rsidR="00EE241E" w:rsidRPr="002F4204" w14:paraId="5E2502EF" w14:textId="77777777" w:rsidTr="00DD70A8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0577F" w14:textId="77777777" w:rsidR="00EE241E" w:rsidRPr="002F4204" w:rsidRDefault="00EE241E" w:rsidP="00EE241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2F4204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2F4204">
              <w:rPr>
                <w:rFonts w:ascii="Corbel" w:hAnsi="Corbel"/>
                <w:b w:val="0"/>
                <w:szCs w:val="24"/>
              </w:rPr>
              <w:t>_ 07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9B120" w14:textId="77777777" w:rsidR="00EE241E" w:rsidRPr="002F4204" w:rsidRDefault="00EE241E" w:rsidP="00EE241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F4204">
              <w:rPr>
                <w:rFonts w:ascii="Corbel" w:hAnsi="Corbel"/>
                <w:b w:val="0"/>
                <w:szCs w:val="24"/>
              </w:rPr>
              <w:t>kolokwium, wypowiedź studenta, dyskusja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CFA8F" w14:textId="77777777" w:rsidR="00EE241E" w:rsidRPr="002F4204" w:rsidRDefault="00EE241E" w:rsidP="00EE241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F4204">
              <w:rPr>
                <w:rFonts w:ascii="Corbel" w:hAnsi="Corbel"/>
                <w:b w:val="0"/>
                <w:szCs w:val="24"/>
              </w:rPr>
              <w:t xml:space="preserve">wykład </w:t>
            </w:r>
          </w:p>
        </w:tc>
      </w:tr>
    </w:tbl>
    <w:p w14:paraId="4CEE7380" w14:textId="77777777" w:rsidR="00923D7D" w:rsidRPr="002F4204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2D1C5D2" w14:textId="77777777" w:rsidR="00923D7D" w:rsidRPr="002F4204" w:rsidRDefault="003E1941" w:rsidP="008D1A23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2F4204">
        <w:rPr>
          <w:rFonts w:ascii="Corbel" w:hAnsi="Corbel"/>
          <w:smallCaps w:val="0"/>
          <w:szCs w:val="24"/>
        </w:rPr>
        <w:t xml:space="preserve">4.2 </w:t>
      </w:r>
      <w:r w:rsidR="0085747A" w:rsidRPr="002F4204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2F4204">
        <w:rPr>
          <w:rFonts w:ascii="Corbel" w:hAnsi="Corbel"/>
          <w:smallCaps w:val="0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2F4204" w14:paraId="2AE907A0" w14:textId="77777777" w:rsidTr="00923D7D">
        <w:tc>
          <w:tcPr>
            <w:tcW w:w="9670" w:type="dxa"/>
          </w:tcPr>
          <w:p w14:paraId="749EFEB3" w14:textId="77777777" w:rsidR="009B2CDD" w:rsidRPr="002F4204" w:rsidRDefault="00F70D39" w:rsidP="00DD70A8">
            <w:pPr>
              <w:pStyle w:val="Punktygwne"/>
              <w:spacing w:before="0" w:after="0"/>
              <w:rPr>
                <w:rStyle w:val="wrtext"/>
                <w:rFonts w:ascii="Corbel" w:hAnsi="Corbel"/>
                <w:szCs w:val="24"/>
              </w:rPr>
            </w:pPr>
            <w:r w:rsidRPr="002F4204">
              <w:rPr>
                <w:rFonts w:ascii="Corbel" w:hAnsi="Corbel"/>
                <w:b w:val="0"/>
                <w:smallCaps w:val="0"/>
                <w:szCs w:val="24"/>
              </w:rPr>
              <w:t xml:space="preserve">- </w:t>
            </w:r>
            <w:r w:rsidR="00DD70A8" w:rsidRPr="002F4204">
              <w:rPr>
                <w:rFonts w:ascii="Corbel" w:hAnsi="Corbel"/>
                <w:b w:val="0"/>
                <w:smallCaps w:val="0"/>
                <w:szCs w:val="24"/>
              </w:rPr>
              <w:t>wy</w:t>
            </w:r>
            <w:r w:rsidR="009B2CDD" w:rsidRPr="002F4204">
              <w:rPr>
                <w:rFonts w:ascii="Corbel" w:hAnsi="Corbel"/>
                <w:b w:val="0"/>
                <w:smallCaps w:val="0"/>
                <w:szCs w:val="24"/>
              </w:rPr>
              <w:t xml:space="preserve">konanie pracy projektowej </w:t>
            </w:r>
            <w:r w:rsidR="00C5707C" w:rsidRPr="002F4204">
              <w:rPr>
                <w:rFonts w:ascii="Corbel" w:hAnsi="Corbel"/>
                <w:b w:val="0"/>
                <w:smallCaps w:val="0"/>
                <w:szCs w:val="24"/>
              </w:rPr>
              <w:t xml:space="preserve">z zakresu </w:t>
            </w:r>
            <w:r w:rsidR="00C5707C" w:rsidRPr="002F4204">
              <w:rPr>
                <w:rStyle w:val="wrtext"/>
                <w:rFonts w:ascii="Corbel" w:hAnsi="Corbel"/>
                <w:b w:val="0"/>
                <w:bCs/>
                <w:smallCaps w:val="0"/>
                <w:szCs w:val="24"/>
              </w:rPr>
              <w:t>pracy z osobą z zaburzeniami ze spektrum autyzmu</w:t>
            </w:r>
            <w:r w:rsidR="00C5707C" w:rsidRPr="002F4204">
              <w:rPr>
                <w:rStyle w:val="wrtext"/>
                <w:rFonts w:ascii="Corbel" w:hAnsi="Corbel"/>
                <w:szCs w:val="24"/>
              </w:rPr>
              <w:t>;</w:t>
            </w:r>
          </w:p>
          <w:p w14:paraId="129E0B25" w14:textId="77777777" w:rsidR="00190D01" w:rsidRPr="002F4204" w:rsidRDefault="00190D01" w:rsidP="00DD70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F4204">
              <w:rPr>
                <w:rFonts w:ascii="Corbel" w:hAnsi="Corbel"/>
                <w:szCs w:val="24"/>
              </w:rPr>
              <w:t xml:space="preserve">- </w:t>
            </w:r>
            <w:r w:rsidRPr="002F4204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aktywność i </w:t>
            </w:r>
            <w:proofErr w:type="spellStart"/>
            <w:r w:rsidRPr="002F4204">
              <w:rPr>
                <w:rFonts w:ascii="Corbel" w:hAnsi="Corbel"/>
                <w:b w:val="0"/>
                <w:bCs/>
                <w:smallCaps w:val="0"/>
                <w:szCs w:val="24"/>
              </w:rPr>
              <w:t>responsywność</w:t>
            </w:r>
            <w:proofErr w:type="spellEnd"/>
            <w:r w:rsidRPr="002F4204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podczas wykładu problemowego;</w:t>
            </w:r>
          </w:p>
          <w:p w14:paraId="541E567E" w14:textId="77777777" w:rsidR="004A0C00" w:rsidRPr="002F4204" w:rsidRDefault="009B2CD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F4204">
              <w:rPr>
                <w:rFonts w:ascii="Corbel" w:hAnsi="Corbel"/>
                <w:b w:val="0"/>
                <w:smallCaps w:val="0"/>
                <w:szCs w:val="24"/>
              </w:rPr>
              <w:t>- uzyskan</w:t>
            </w:r>
            <w:r w:rsidR="004A0C00" w:rsidRPr="002F4204">
              <w:rPr>
                <w:rFonts w:ascii="Corbel" w:hAnsi="Corbel"/>
                <w:b w:val="0"/>
                <w:smallCaps w:val="0"/>
                <w:szCs w:val="24"/>
              </w:rPr>
              <w:t>ie pozytywnej oceny z kolokwium</w:t>
            </w:r>
            <w:r w:rsidR="000C5A68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0C5A68" w:rsidRPr="00746C4E">
              <w:rPr>
                <w:rFonts w:ascii="Corbel" w:hAnsi="Corbel"/>
                <w:b w:val="0"/>
                <w:smallCaps w:val="0"/>
                <w:szCs w:val="24"/>
              </w:rPr>
              <w:t>oceniane w formie tradycyjn</w:t>
            </w:r>
            <w:r w:rsidR="00B226C3">
              <w:rPr>
                <w:rFonts w:ascii="Corbel" w:hAnsi="Corbel"/>
                <w:b w:val="0"/>
                <w:smallCaps w:val="0"/>
                <w:szCs w:val="24"/>
              </w:rPr>
              <w:t>ej:</w:t>
            </w:r>
            <w:r w:rsidR="000C5A68" w:rsidRPr="00746C4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proofErr w:type="spellStart"/>
            <w:r w:rsidR="000C5A68" w:rsidRPr="00746C4E">
              <w:rPr>
                <w:rFonts w:ascii="Corbel" w:hAnsi="Corbel"/>
                <w:b w:val="0"/>
                <w:smallCaps w:val="0"/>
                <w:szCs w:val="24"/>
              </w:rPr>
              <w:t>ndst</w:t>
            </w:r>
            <w:proofErr w:type="spellEnd"/>
            <w:r w:rsidR="000C5A68" w:rsidRPr="00746C4E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proofErr w:type="spellStart"/>
            <w:r w:rsidR="000C5A68" w:rsidRPr="00746C4E">
              <w:rPr>
                <w:rFonts w:ascii="Corbel" w:hAnsi="Corbel"/>
                <w:b w:val="0"/>
                <w:smallCaps w:val="0"/>
                <w:szCs w:val="24"/>
              </w:rPr>
              <w:t>dst</w:t>
            </w:r>
            <w:proofErr w:type="spellEnd"/>
            <w:r w:rsidR="000C5A68" w:rsidRPr="00746C4E">
              <w:rPr>
                <w:rFonts w:ascii="Corbel" w:hAnsi="Corbel"/>
                <w:b w:val="0"/>
                <w:smallCaps w:val="0"/>
                <w:szCs w:val="24"/>
              </w:rPr>
              <w:t xml:space="preserve">, plus </w:t>
            </w:r>
            <w:proofErr w:type="spellStart"/>
            <w:r w:rsidR="000C5A68" w:rsidRPr="00746C4E">
              <w:rPr>
                <w:rFonts w:ascii="Corbel" w:hAnsi="Corbel"/>
                <w:b w:val="0"/>
                <w:smallCaps w:val="0"/>
                <w:szCs w:val="24"/>
              </w:rPr>
              <w:t>dst</w:t>
            </w:r>
            <w:proofErr w:type="spellEnd"/>
            <w:r w:rsidR="000C5A68" w:rsidRPr="00746C4E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proofErr w:type="spellStart"/>
            <w:r w:rsidR="000C5A68" w:rsidRPr="00746C4E">
              <w:rPr>
                <w:rFonts w:ascii="Corbel" w:hAnsi="Corbel"/>
                <w:b w:val="0"/>
                <w:smallCaps w:val="0"/>
                <w:szCs w:val="24"/>
              </w:rPr>
              <w:t>db</w:t>
            </w:r>
            <w:proofErr w:type="spellEnd"/>
            <w:r w:rsidR="000C5A68" w:rsidRPr="00746C4E">
              <w:rPr>
                <w:rFonts w:ascii="Corbel" w:hAnsi="Corbel"/>
                <w:b w:val="0"/>
                <w:smallCaps w:val="0"/>
                <w:szCs w:val="24"/>
              </w:rPr>
              <w:t xml:space="preserve">, plus </w:t>
            </w:r>
            <w:proofErr w:type="spellStart"/>
            <w:r w:rsidR="000C5A68" w:rsidRPr="00746C4E">
              <w:rPr>
                <w:rFonts w:ascii="Corbel" w:hAnsi="Corbel"/>
                <w:b w:val="0"/>
                <w:smallCaps w:val="0"/>
                <w:szCs w:val="24"/>
              </w:rPr>
              <w:t>db</w:t>
            </w:r>
            <w:proofErr w:type="spellEnd"/>
            <w:r w:rsidR="000C5A68" w:rsidRPr="00746C4E">
              <w:rPr>
                <w:rFonts w:ascii="Corbel" w:hAnsi="Corbel"/>
                <w:b w:val="0"/>
                <w:smallCaps w:val="0"/>
                <w:szCs w:val="24"/>
              </w:rPr>
              <w:t>, bdb</w:t>
            </w:r>
            <w:r w:rsidR="000C5A68" w:rsidRPr="00746C4E">
              <w:rPr>
                <w:rFonts w:ascii="Corbel" w:hAnsi="Corbel"/>
                <w:szCs w:val="24"/>
              </w:rPr>
              <w:t xml:space="preserve">.  </w:t>
            </w:r>
            <w:r w:rsidR="000C5A68" w:rsidRPr="006154E5">
              <w:rPr>
                <w:rFonts w:ascii="Corbel" w:hAnsi="Corbel"/>
                <w:b w:val="0"/>
                <w:bCs/>
                <w:szCs w:val="24"/>
              </w:rPr>
              <w:t xml:space="preserve">Kryteria oceniania: 50-59% - ocena dostateczna (3,0) ;  60-69% - ocena </w:t>
            </w:r>
            <w:r w:rsidR="000C5A68" w:rsidRPr="006154E5">
              <w:rPr>
                <w:rFonts w:ascii="Corbel" w:hAnsi="Corbel"/>
                <w:b w:val="0"/>
                <w:bCs/>
                <w:szCs w:val="24"/>
              </w:rPr>
              <w:lastRenderedPageBreak/>
              <w:t>dostateczna plus (3,5); 70-79% - ocena dobra (4,0); 80-89% - ocena dobra plus (4,5);  90-100% - ocena bardzo dobra (5,0)</w:t>
            </w:r>
            <w:r w:rsidR="000C5A68" w:rsidRPr="00746C4E">
              <w:rPr>
                <w:rFonts w:ascii="Corbel" w:hAnsi="Corbel"/>
                <w:szCs w:val="24"/>
              </w:rPr>
              <w:t>.</w:t>
            </w:r>
          </w:p>
        </w:tc>
      </w:tr>
    </w:tbl>
    <w:p w14:paraId="48D65586" w14:textId="77777777" w:rsidR="009F4610" w:rsidRPr="002F4204" w:rsidRDefault="0085747A" w:rsidP="002F4204">
      <w:pPr>
        <w:pStyle w:val="Bezodstpw"/>
        <w:jc w:val="both"/>
        <w:rPr>
          <w:rFonts w:ascii="Corbel" w:hAnsi="Corbel"/>
          <w:b/>
          <w:sz w:val="24"/>
          <w:szCs w:val="24"/>
        </w:rPr>
      </w:pPr>
      <w:r w:rsidRPr="002F4204">
        <w:rPr>
          <w:rFonts w:ascii="Corbel" w:hAnsi="Corbel"/>
          <w:b/>
          <w:sz w:val="24"/>
          <w:szCs w:val="24"/>
        </w:rPr>
        <w:lastRenderedPageBreak/>
        <w:t xml:space="preserve">5. </w:t>
      </w:r>
      <w:r w:rsidR="00C61DC5" w:rsidRPr="002F4204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19BCBB2" w14:textId="77777777" w:rsidR="0085747A" w:rsidRPr="002F4204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74"/>
        <w:gridCol w:w="4246"/>
      </w:tblGrid>
      <w:tr w:rsidR="0085747A" w:rsidRPr="002F4204" w14:paraId="16C336DC" w14:textId="77777777" w:rsidTr="00471893">
        <w:tc>
          <w:tcPr>
            <w:tcW w:w="5274" w:type="dxa"/>
            <w:vAlign w:val="center"/>
          </w:tcPr>
          <w:p w14:paraId="30E25996" w14:textId="77777777" w:rsidR="0085747A" w:rsidRPr="002F4204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2F4204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2F4204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2F4204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246" w:type="dxa"/>
            <w:vAlign w:val="center"/>
          </w:tcPr>
          <w:p w14:paraId="769394DF" w14:textId="77777777" w:rsidR="0085747A" w:rsidRPr="002F4204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2F4204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2F4204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2F4204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2F4204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2F4204" w14:paraId="01E37E40" w14:textId="77777777" w:rsidTr="00471893">
        <w:tc>
          <w:tcPr>
            <w:tcW w:w="5274" w:type="dxa"/>
          </w:tcPr>
          <w:p w14:paraId="5A1C5589" w14:textId="77777777" w:rsidR="0085747A" w:rsidRPr="002F4204" w:rsidRDefault="00C61DC5" w:rsidP="00425FB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F4204">
              <w:rPr>
                <w:rFonts w:ascii="Corbel" w:hAnsi="Corbel"/>
                <w:sz w:val="24"/>
                <w:szCs w:val="24"/>
              </w:rPr>
              <w:t>G</w:t>
            </w:r>
            <w:r w:rsidR="0085747A" w:rsidRPr="002F4204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2F4204">
              <w:rPr>
                <w:rFonts w:ascii="Corbel" w:hAnsi="Corbel"/>
                <w:sz w:val="24"/>
                <w:szCs w:val="24"/>
              </w:rPr>
              <w:t>z </w:t>
            </w:r>
            <w:r w:rsidR="000A3CDF" w:rsidRPr="002F4204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2F4204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246" w:type="dxa"/>
          </w:tcPr>
          <w:p w14:paraId="0C0A4AC7" w14:textId="77777777" w:rsidR="0085747A" w:rsidRPr="002F4204" w:rsidRDefault="008D1A23" w:rsidP="0047189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C61DC5" w:rsidRPr="002F4204" w14:paraId="44CB2487" w14:textId="77777777" w:rsidTr="00471893">
        <w:tc>
          <w:tcPr>
            <w:tcW w:w="5274" w:type="dxa"/>
          </w:tcPr>
          <w:p w14:paraId="0F6F1B72" w14:textId="77777777" w:rsidR="00C61DC5" w:rsidRPr="002F4204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F4204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2F4204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347C8EC0" w14:textId="77777777" w:rsidR="00C61DC5" w:rsidRPr="002F4204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F4204">
              <w:rPr>
                <w:rFonts w:ascii="Corbel" w:hAnsi="Corbel"/>
                <w:sz w:val="24"/>
                <w:szCs w:val="24"/>
              </w:rPr>
              <w:t>udział w konsultacjach</w:t>
            </w:r>
            <w:r w:rsidR="00356F38" w:rsidRPr="002F4204">
              <w:rPr>
                <w:rFonts w:ascii="Corbel" w:hAnsi="Corbel"/>
                <w:sz w:val="24"/>
                <w:szCs w:val="24"/>
              </w:rPr>
              <w:t>;</w:t>
            </w:r>
            <w:r w:rsidR="00471893" w:rsidRPr="002F4204">
              <w:rPr>
                <w:rFonts w:ascii="Corbel" w:hAnsi="Corbel"/>
                <w:sz w:val="24"/>
                <w:szCs w:val="24"/>
              </w:rPr>
              <w:t xml:space="preserve"> </w:t>
            </w:r>
            <w:r w:rsidR="00356F38" w:rsidRPr="002F4204">
              <w:rPr>
                <w:rFonts w:ascii="Corbel" w:hAnsi="Corbel"/>
                <w:sz w:val="24"/>
                <w:szCs w:val="24"/>
              </w:rPr>
              <w:t>udział w kolokwium</w:t>
            </w:r>
          </w:p>
        </w:tc>
        <w:tc>
          <w:tcPr>
            <w:tcW w:w="4246" w:type="dxa"/>
          </w:tcPr>
          <w:p w14:paraId="297D3E48" w14:textId="77777777" w:rsidR="00C61DC5" w:rsidRPr="002F4204" w:rsidRDefault="00D20C0E" w:rsidP="0047189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2F4204" w14:paraId="4B99C6F2" w14:textId="77777777" w:rsidTr="007D0973">
        <w:trPr>
          <w:trHeight w:val="2007"/>
        </w:trPr>
        <w:tc>
          <w:tcPr>
            <w:tcW w:w="5274" w:type="dxa"/>
          </w:tcPr>
          <w:p w14:paraId="404516C0" w14:textId="6ED1B5E9" w:rsidR="0071620A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F4204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2F4204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2F4204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7D0973">
              <w:rPr>
                <w:rFonts w:ascii="Corbel" w:hAnsi="Corbel"/>
                <w:sz w:val="24"/>
                <w:szCs w:val="24"/>
              </w:rPr>
              <w:t>:</w:t>
            </w:r>
          </w:p>
          <w:p w14:paraId="75607A9E" w14:textId="77777777" w:rsidR="007D0973" w:rsidRPr="002F4204" w:rsidRDefault="007D097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14:paraId="5898C0B7" w14:textId="77777777" w:rsidR="007D0973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F4204">
              <w:rPr>
                <w:rFonts w:ascii="Corbel" w:hAnsi="Corbel"/>
                <w:sz w:val="24"/>
                <w:szCs w:val="24"/>
              </w:rPr>
              <w:t>przygotowanie do zajęć</w:t>
            </w:r>
            <w:r w:rsidR="00DD70A8" w:rsidRPr="002F4204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43E67A8D" w14:textId="77777777" w:rsidR="007D0973" w:rsidRDefault="00DD70A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F4204">
              <w:rPr>
                <w:rFonts w:ascii="Corbel" w:hAnsi="Corbel"/>
                <w:sz w:val="24"/>
                <w:szCs w:val="24"/>
              </w:rPr>
              <w:t>studiowanie literatury</w:t>
            </w:r>
            <w:r w:rsidR="00245B9C" w:rsidRPr="002F4204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60F59444" w14:textId="77777777" w:rsidR="007D0973" w:rsidRDefault="00F3519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F4204">
              <w:rPr>
                <w:rFonts w:ascii="Corbel" w:hAnsi="Corbel"/>
                <w:sz w:val="24"/>
                <w:szCs w:val="24"/>
              </w:rPr>
              <w:t xml:space="preserve">przygotowanie pracy projektowej </w:t>
            </w:r>
          </w:p>
          <w:p w14:paraId="35869712" w14:textId="06FADCCF" w:rsidR="00C61DC5" w:rsidRPr="002F4204" w:rsidRDefault="00F3519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F4204">
              <w:rPr>
                <w:rFonts w:ascii="Corbel" w:hAnsi="Corbel"/>
                <w:sz w:val="24"/>
                <w:szCs w:val="24"/>
              </w:rPr>
              <w:t>przygotowanie do kolokwium</w:t>
            </w:r>
          </w:p>
        </w:tc>
        <w:tc>
          <w:tcPr>
            <w:tcW w:w="4246" w:type="dxa"/>
          </w:tcPr>
          <w:p w14:paraId="37840F97" w14:textId="77777777" w:rsidR="00C61DC5" w:rsidRDefault="00C61DC5" w:rsidP="0047189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7F4335DA" w14:textId="77777777" w:rsidR="007D0973" w:rsidRDefault="007D0973" w:rsidP="0047189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63EB4FCE" w14:textId="77777777" w:rsidR="007D0973" w:rsidRDefault="007D0973" w:rsidP="0047189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</w:p>
          <w:p w14:paraId="60E8DBFD" w14:textId="77777777" w:rsidR="007D0973" w:rsidRDefault="007D0973" w:rsidP="0047189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14:paraId="5BB85E4A" w14:textId="77777777" w:rsidR="007D0973" w:rsidRDefault="007D0973" w:rsidP="0047189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14:paraId="075E66C8" w14:textId="47264066" w:rsidR="007D0973" w:rsidRPr="002F4204" w:rsidRDefault="007D0973" w:rsidP="0047189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85747A" w:rsidRPr="002F4204" w14:paraId="1F9800F1" w14:textId="77777777" w:rsidTr="00471893">
        <w:tc>
          <w:tcPr>
            <w:tcW w:w="5274" w:type="dxa"/>
          </w:tcPr>
          <w:p w14:paraId="657205E8" w14:textId="77777777" w:rsidR="0085747A" w:rsidRPr="002F4204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F4204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246" w:type="dxa"/>
          </w:tcPr>
          <w:p w14:paraId="625986DF" w14:textId="77777777" w:rsidR="0085747A" w:rsidRPr="002F4204" w:rsidRDefault="00471893" w:rsidP="0047189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2F4204">
              <w:rPr>
                <w:rFonts w:ascii="Corbel" w:hAnsi="Corbel"/>
                <w:sz w:val="24"/>
                <w:szCs w:val="24"/>
              </w:rPr>
              <w:t>5</w:t>
            </w:r>
            <w:r w:rsidR="00DD70A8" w:rsidRPr="002F4204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85747A" w:rsidRPr="002F4204" w14:paraId="77982FFA" w14:textId="77777777" w:rsidTr="00471893">
        <w:tc>
          <w:tcPr>
            <w:tcW w:w="5274" w:type="dxa"/>
          </w:tcPr>
          <w:p w14:paraId="2568CE8E" w14:textId="77777777" w:rsidR="0085747A" w:rsidRPr="002F4204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2F4204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246" w:type="dxa"/>
          </w:tcPr>
          <w:p w14:paraId="40C8EF7C" w14:textId="77777777" w:rsidR="0085747A" w:rsidRPr="002F4204" w:rsidRDefault="00DD70A8" w:rsidP="0047189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2F4204">
              <w:rPr>
                <w:rFonts w:ascii="Corbel" w:hAnsi="Corbel"/>
                <w:b/>
                <w:sz w:val="24"/>
                <w:szCs w:val="24"/>
              </w:rPr>
              <w:t>2</w:t>
            </w:r>
          </w:p>
        </w:tc>
      </w:tr>
    </w:tbl>
    <w:p w14:paraId="2475720C" w14:textId="77777777" w:rsidR="0085747A" w:rsidRPr="002F4204" w:rsidRDefault="00923D7D" w:rsidP="00D17B2F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2F4204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2F4204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8A5034F" w14:textId="77777777" w:rsidR="003E1941" w:rsidRPr="002F4204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D7CDC71" w14:textId="77777777" w:rsidR="0085747A" w:rsidRPr="002F4204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2F4204">
        <w:rPr>
          <w:rFonts w:ascii="Corbel" w:hAnsi="Corbel"/>
          <w:smallCaps w:val="0"/>
          <w:szCs w:val="24"/>
        </w:rPr>
        <w:t xml:space="preserve">6. </w:t>
      </w:r>
      <w:r w:rsidR="0085747A" w:rsidRPr="002F4204">
        <w:rPr>
          <w:rFonts w:ascii="Corbel" w:hAnsi="Corbel"/>
          <w:smallCaps w:val="0"/>
          <w:szCs w:val="24"/>
        </w:rPr>
        <w:t>PRAKTYKI ZAWO</w:t>
      </w:r>
      <w:r w:rsidR="009D3F3B" w:rsidRPr="002F4204">
        <w:rPr>
          <w:rFonts w:ascii="Corbel" w:hAnsi="Corbel"/>
          <w:smallCaps w:val="0"/>
          <w:szCs w:val="24"/>
        </w:rPr>
        <w:t>DOWE W RAMACH PRZEDMIOTU</w:t>
      </w:r>
    </w:p>
    <w:p w14:paraId="3A21C6B9" w14:textId="77777777" w:rsidR="0085747A" w:rsidRPr="002F4204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82"/>
        <w:gridCol w:w="5415"/>
      </w:tblGrid>
      <w:tr w:rsidR="0085747A" w:rsidRPr="002F4204" w14:paraId="154CDE35" w14:textId="77777777" w:rsidTr="00E86752">
        <w:trPr>
          <w:trHeight w:val="397"/>
        </w:trPr>
        <w:tc>
          <w:tcPr>
            <w:tcW w:w="4082" w:type="dxa"/>
          </w:tcPr>
          <w:p w14:paraId="3CD181CC" w14:textId="77777777" w:rsidR="0085747A" w:rsidRPr="002F4204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F4204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415" w:type="dxa"/>
          </w:tcPr>
          <w:p w14:paraId="4C6D39BD" w14:textId="77777777" w:rsidR="0085747A" w:rsidRPr="002F4204" w:rsidRDefault="00E86752" w:rsidP="00E8675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F420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2F4204" w14:paraId="1C3BDA2E" w14:textId="77777777" w:rsidTr="00E86752">
        <w:trPr>
          <w:trHeight w:val="397"/>
        </w:trPr>
        <w:tc>
          <w:tcPr>
            <w:tcW w:w="4082" w:type="dxa"/>
          </w:tcPr>
          <w:p w14:paraId="40F542DD" w14:textId="77777777" w:rsidR="0085747A" w:rsidRPr="002F4204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F4204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415" w:type="dxa"/>
          </w:tcPr>
          <w:p w14:paraId="1C12E730" w14:textId="77777777" w:rsidR="0085747A" w:rsidRPr="002F4204" w:rsidRDefault="00E86752" w:rsidP="00E8675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F4204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3F2DE3F6" w14:textId="77777777" w:rsidR="003E1941" w:rsidRPr="002F4204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E8F389F" w14:textId="77777777" w:rsidR="0085747A" w:rsidRPr="002F4204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2F4204">
        <w:rPr>
          <w:rFonts w:ascii="Corbel" w:hAnsi="Corbel"/>
          <w:smallCaps w:val="0"/>
          <w:szCs w:val="24"/>
        </w:rPr>
        <w:t xml:space="preserve">7. </w:t>
      </w:r>
      <w:r w:rsidR="0085747A" w:rsidRPr="002F4204">
        <w:rPr>
          <w:rFonts w:ascii="Corbel" w:hAnsi="Corbel"/>
          <w:smallCaps w:val="0"/>
          <w:szCs w:val="24"/>
        </w:rPr>
        <w:t>LITERATURA</w:t>
      </w:r>
      <w:r w:rsidRPr="002F4204">
        <w:rPr>
          <w:rFonts w:ascii="Corbel" w:hAnsi="Corbel"/>
          <w:smallCaps w:val="0"/>
          <w:szCs w:val="24"/>
        </w:rPr>
        <w:t xml:space="preserve"> </w:t>
      </w:r>
    </w:p>
    <w:p w14:paraId="377C06F3" w14:textId="77777777" w:rsidR="00675843" w:rsidRPr="002F4204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7"/>
      </w:tblGrid>
      <w:tr w:rsidR="0085747A" w:rsidRPr="002F4204" w14:paraId="4A4FD058" w14:textId="77777777" w:rsidTr="00E86752">
        <w:trPr>
          <w:trHeight w:val="397"/>
        </w:trPr>
        <w:tc>
          <w:tcPr>
            <w:tcW w:w="9497" w:type="dxa"/>
          </w:tcPr>
          <w:p w14:paraId="2C23744A" w14:textId="77777777" w:rsidR="0085747A" w:rsidRPr="002F4204" w:rsidRDefault="0085747A" w:rsidP="00D17B2F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2F4204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673116D1" w14:textId="77777777" w:rsidR="00DD70A8" w:rsidRPr="002F4204" w:rsidRDefault="00DD70A8" w:rsidP="00D17B2F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F4204">
              <w:rPr>
                <w:rFonts w:ascii="Corbel" w:hAnsi="Corbel"/>
                <w:b w:val="0"/>
                <w:smallCaps w:val="0"/>
                <w:szCs w:val="24"/>
              </w:rPr>
              <w:t xml:space="preserve">Bers R., </w:t>
            </w:r>
            <w:proofErr w:type="spellStart"/>
            <w:r w:rsidRPr="002F4204">
              <w:rPr>
                <w:rFonts w:ascii="Corbel" w:hAnsi="Corbel"/>
                <w:b w:val="0"/>
                <w:smallCaps w:val="0"/>
                <w:szCs w:val="24"/>
              </w:rPr>
              <w:t>Rose</w:t>
            </w:r>
            <w:proofErr w:type="spellEnd"/>
            <w:r w:rsidRPr="002F4204">
              <w:rPr>
                <w:rFonts w:ascii="Corbel" w:hAnsi="Corbel"/>
                <w:b w:val="0"/>
                <w:smallCaps w:val="0"/>
                <w:szCs w:val="24"/>
              </w:rPr>
              <w:t xml:space="preserve"> R.: </w:t>
            </w:r>
            <w:r w:rsidRPr="002F4204">
              <w:rPr>
                <w:rFonts w:ascii="Corbel" w:hAnsi="Corbel"/>
                <w:b w:val="0"/>
                <w:i/>
                <w:smallCaps w:val="0"/>
                <w:szCs w:val="24"/>
              </w:rPr>
              <w:t>Jak zaplanować pracę z dziećmi o specjalnych potrzebach edukacyjnych</w:t>
            </w:r>
            <w:r w:rsidRPr="002F4204">
              <w:rPr>
                <w:rFonts w:ascii="Corbel" w:hAnsi="Corbel"/>
                <w:b w:val="0"/>
                <w:smallCaps w:val="0"/>
                <w:szCs w:val="24"/>
              </w:rPr>
              <w:t>, APS, Warszawa 2002.</w:t>
            </w:r>
          </w:p>
          <w:p w14:paraId="61454B42" w14:textId="77777777" w:rsidR="00D17B2F" w:rsidRPr="002F4204" w:rsidRDefault="00D17B2F" w:rsidP="00D17B2F">
            <w:pPr>
              <w:pStyle w:val="Punktygwne"/>
              <w:spacing w:before="0" w:after="0"/>
              <w:ind w:left="72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A64FC11" w14:textId="77777777" w:rsidR="00DD70A8" w:rsidRPr="002F4204" w:rsidRDefault="00DD70A8" w:rsidP="00D17B2F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2F4204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Frith</w:t>
            </w:r>
            <w:proofErr w:type="spellEnd"/>
            <w:r w:rsidRPr="002F4204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 xml:space="preserve"> U. (2008). </w:t>
            </w:r>
            <w:r w:rsidRPr="002F4204">
              <w:rPr>
                <w:rFonts w:ascii="Corbel" w:eastAsia="Times New Roman" w:hAnsi="Corbel"/>
                <w:b w:val="0"/>
                <w:i/>
                <w:smallCaps w:val="0"/>
                <w:szCs w:val="24"/>
                <w:lang w:eastAsia="pl-PL"/>
              </w:rPr>
              <w:t>Autyzm: Wyjaśnienie tajemnicy</w:t>
            </w:r>
            <w:r w:rsidRPr="002F4204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. Gdańsk: GWP.</w:t>
            </w:r>
          </w:p>
          <w:p w14:paraId="4F26F0E4" w14:textId="77777777" w:rsidR="00D17B2F" w:rsidRPr="002F4204" w:rsidRDefault="00D17B2F" w:rsidP="00D17B2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3F43711" w14:textId="77777777" w:rsidR="00DD70A8" w:rsidRPr="002F4204" w:rsidRDefault="00DD70A8" w:rsidP="00D17B2F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2F4204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Grandin</w:t>
            </w:r>
            <w:proofErr w:type="spellEnd"/>
            <w:r w:rsidRPr="002F4204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 xml:space="preserve"> T. (2006). </w:t>
            </w:r>
            <w:r w:rsidRPr="002F4204">
              <w:rPr>
                <w:rFonts w:ascii="Corbel" w:eastAsia="Times New Roman" w:hAnsi="Corbel"/>
                <w:b w:val="0"/>
                <w:i/>
                <w:smallCaps w:val="0"/>
                <w:szCs w:val="24"/>
                <w:lang w:eastAsia="pl-PL"/>
              </w:rPr>
              <w:t>Myślenie obrazami oraz inne relacje z życia z autyzmem</w:t>
            </w:r>
            <w:r w:rsidRPr="002F4204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. Warszawa: Fraszka Edukacyjna.</w:t>
            </w:r>
          </w:p>
          <w:p w14:paraId="6AF151A7" w14:textId="77777777" w:rsidR="00D17B2F" w:rsidRPr="002F4204" w:rsidRDefault="00D17B2F" w:rsidP="00D17B2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6D662A3" w14:textId="77777777" w:rsidR="00DD70A8" w:rsidRPr="002F4204" w:rsidRDefault="00DD70A8" w:rsidP="00D17B2F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F4204">
              <w:rPr>
                <w:rFonts w:ascii="Corbel" w:hAnsi="Corbel"/>
                <w:b w:val="0"/>
                <w:smallCaps w:val="0"/>
                <w:szCs w:val="24"/>
              </w:rPr>
              <w:t xml:space="preserve">Gruszczyk- Kolczyńska E.: </w:t>
            </w:r>
            <w:r w:rsidRPr="002F4204">
              <w:rPr>
                <w:rFonts w:ascii="Corbel" w:hAnsi="Corbel"/>
                <w:b w:val="0"/>
                <w:i/>
                <w:smallCaps w:val="0"/>
                <w:szCs w:val="24"/>
              </w:rPr>
              <w:t>Dzieci ze specyficznymi trudnościami w uczeniu się matematyki,</w:t>
            </w:r>
            <w:r w:rsidRPr="002F4204">
              <w:rPr>
                <w:rFonts w:ascii="Corbel" w:hAnsi="Corbel"/>
                <w:b w:val="0"/>
                <w:smallCaps w:val="0"/>
                <w:szCs w:val="24"/>
              </w:rPr>
              <w:t xml:space="preserve"> WSiP, Warszawa, 2004.</w:t>
            </w:r>
          </w:p>
          <w:p w14:paraId="2992E181" w14:textId="77777777" w:rsidR="00D17B2F" w:rsidRPr="002F4204" w:rsidRDefault="00D17B2F" w:rsidP="00D17B2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2E1E6FC" w14:textId="77777777" w:rsidR="00DD70A8" w:rsidRPr="002F4204" w:rsidRDefault="00DD70A8" w:rsidP="00D17B2F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F4204">
              <w:rPr>
                <w:rFonts w:ascii="Corbel" w:hAnsi="Corbel"/>
                <w:b w:val="0"/>
                <w:smallCaps w:val="0"/>
                <w:szCs w:val="24"/>
              </w:rPr>
              <w:t xml:space="preserve">Kruszewski K.: </w:t>
            </w:r>
            <w:r w:rsidRPr="002F4204">
              <w:rPr>
                <w:rFonts w:ascii="Corbel" w:hAnsi="Corbel"/>
                <w:b w:val="0"/>
                <w:i/>
                <w:smallCaps w:val="0"/>
                <w:szCs w:val="24"/>
              </w:rPr>
              <w:t>Gry dydaktyczne.</w:t>
            </w:r>
            <w:r w:rsidRPr="002F4204">
              <w:rPr>
                <w:rFonts w:ascii="Corbel" w:hAnsi="Corbel"/>
                <w:b w:val="0"/>
                <w:smallCaps w:val="0"/>
                <w:szCs w:val="24"/>
              </w:rPr>
              <w:t xml:space="preserve"> W: K. Kruszewski (red.): Sztuka nauczania. Czynności nauczyciela, PWN, Warszawa 2004.</w:t>
            </w:r>
          </w:p>
          <w:p w14:paraId="2F671236" w14:textId="77777777" w:rsidR="00D17B2F" w:rsidRPr="002F4204" w:rsidRDefault="00D17B2F" w:rsidP="00D17B2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0327218" w14:textId="77777777" w:rsidR="00B226C3" w:rsidRPr="00B226C3" w:rsidRDefault="00DD70A8" w:rsidP="00B226C3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F4204">
              <w:rPr>
                <w:rFonts w:ascii="Corbel" w:hAnsi="Corbel"/>
                <w:b w:val="0"/>
                <w:smallCaps w:val="0"/>
                <w:szCs w:val="24"/>
              </w:rPr>
              <w:t xml:space="preserve">Wyczesany J.: </w:t>
            </w:r>
            <w:r w:rsidRPr="002F4204">
              <w:rPr>
                <w:rFonts w:ascii="Corbel" w:hAnsi="Corbel"/>
                <w:b w:val="0"/>
                <w:i/>
                <w:smallCaps w:val="0"/>
                <w:szCs w:val="24"/>
              </w:rPr>
              <w:t>Dydaktyka specjalna. Wybrane zagadnienia,</w:t>
            </w:r>
            <w:r w:rsidRPr="002F4204">
              <w:rPr>
                <w:rFonts w:ascii="Corbel" w:hAnsi="Corbel"/>
                <w:b w:val="0"/>
                <w:smallCaps w:val="0"/>
                <w:szCs w:val="24"/>
              </w:rPr>
              <w:t xml:space="preserve"> Harmonia </w:t>
            </w:r>
            <w:proofErr w:type="spellStart"/>
            <w:r w:rsidRPr="002F4204">
              <w:rPr>
                <w:rFonts w:ascii="Corbel" w:hAnsi="Corbel"/>
                <w:b w:val="0"/>
                <w:smallCaps w:val="0"/>
                <w:szCs w:val="24"/>
              </w:rPr>
              <w:t>Universalis</w:t>
            </w:r>
            <w:proofErr w:type="spellEnd"/>
            <w:r w:rsidRPr="002F4204">
              <w:rPr>
                <w:rFonts w:ascii="Corbel" w:hAnsi="Corbel"/>
                <w:b w:val="0"/>
                <w:smallCaps w:val="0"/>
                <w:szCs w:val="24"/>
              </w:rPr>
              <w:t>, Gdańsk, 2014.</w:t>
            </w:r>
          </w:p>
        </w:tc>
      </w:tr>
      <w:tr w:rsidR="0085747A" w:rsidRPr="002F4204" w14:paraId="6C6649ED" w14:textId="77777777" w:rsidTr="00E86752">
        <w:trPr>
          <w:trHeight w:val="397"/>
        </w:trPr>
        <w:tc>
          <w:tcPr>
            <w:tcW w:w="9497" w:type="dxa"/>
          </w:tcPr>
          <w:p w14:paraId="72F8A0B3" w14:textId="77777777" w:rsidR="0085747A" w:rsidRPr="002F4204" w:rsidRDefault="0085747A" w:rsidP="00D17B2F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2F4204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14:paraId="4739DFF9" w14:textId="77777777" w:rsidR="00D17B2F" w:rsidRPr="002F4204" w:rsidRDefault="00DD70A8" w:rsidP="00D17B2F">
            <w:pPr>
              <w:numPr>
                <w:ilvl w:val="0"/>
                <w:numId w:val="5"/>
              </w:num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2F4204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Pisula E. (2010). </w:t>
            </w:r>
            <w:r w:rsidRPr="002F4204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>Autyzm. Przyczyny, symptomy, terapia.</w:t>
            </w:r>
            <w:r w:rsidRPr="002F4204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Gdańsk: Harmonia.</w:t>
            </w:r>
          </w:p>
          <w:p w14:paraId="1252317F" w14:textId="77777777" w:rsidR="00D17B2F" w:rsidRPr="002F4204" w:rsidRDefault="00D17B2F" w:rsidP="00D17B2F">
            <w:pPr>
              <w:spacing w:after="0" w:line="240" w:lineRule="auto"/>
              <w:ind w:left="720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</w:p>
          <w:p w14:paraId="76418709" w14:textId="77777777" w:rsidR="00DD70A8" w:rsidRPr="002F4204" w:rsidRDefault="00DD70A8" w:rsidP="00D17B2F">
            <w:pPr>
              <w:numPr>
                <w:ilvl w:val="0"/>
                <w:numId w:val="5"/>
              </w:num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2F4204">
              <w:rPr>
                <w:rFonts w:ascii="Corbel" w:eastAsia="Times New Roman" w:hAnsi="Corbel"/>
                <w:sz w:val="24"/>
                <w:szCs w:val="24"/>
                <w:lang w:eastAsia="pl-PL"/>
              </w:rPr>
              <w:lastRenderedPageBreak/>
              <w:t xml:space="preserve">Pisula E. (1012). Autyzm. </w:t>
            </w:r>
            <w:r w:rsidRPr="002F4204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>Od badań mózgu do praktyki psychologicznej</w:t>
            </w:r>
            <w:r w:rsidRPr="002F4204">
              <w:rPr>
                <w:rFonts w:ascii="Corbel" w:eastAsia="Times New Roman" w:hAnsi="Corbel"/>
                <w:sz w:val="24"/>
                <w:szCs w:val="24"/>
                <w:lang w:eastAsia="pl-PL"/>
              </w:rPr>
              <w:t>. Warszawa: GWP.</w:t>
            </w:r>
          </w:p>
          <w:p w14:paraId="4AE6636C" w14:textId="77777777" w:rsidR="00D17B2F" w:rsidRPr="002F4204" w:rsidRDefault="00D17B2F" w:rsidP="00D17B2F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</w:p>
          <w:p w14:paraId="03810985" w14:textId="77777777" w:rsidR="00DD70A8" w:rsidRPr="002F4204" w:rsidRDefault="00DD70A8" w:rsidP="00D17B2F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F4204">
              <w:rPr>
                <w:rFonts w:ascii="Corbel" w:hAnsi="Corbel"/>
                <w:b w:val="0"/>
                <w:smallCaps w:val="0"/>
                <w:szCs w:val="24"/>
              </w:rPr>
              <w:t xml:space="preserve">Baranowicz K.: </w:t>
            </w:r>
            <w:proofErr w:type="spellStart"/>
            <w:r w:rsidRPr="002F4204">
              <w:rPr>
                <w:rFonts w:ascii="Corbel" w:hAnsi="Corbel"/>
                <w:b w:val="0"/>
                <w:i/>
                <w:smallCaps w:val="0"/>
                <w:szCs w:val="24"/>
              </w:rPr>
              <w:t>Pozadydaktyczne</w:t>
            </w:r>
            <w:proofErr w:type="spellEnd"/>
            <w:r w:rsidRPr="002F4204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efekty edukacji integracyjnej dzieci niepełnosprawnych</w:t>
            </w:r>
            <w:r w:rsidRPr="002F4204">
              <w:rPr>
                <w:rFonts w:ascii="Corbel" w:hAnsi="Corbel"/>
                <w:b w:val="0"/>
                <w:smallCaps w:val="0"/>
                <w:szCs w:val="24"/>
              </w:rPr>
              <w:t>, Wydawnictwo Uniwersytetu Łódzkiego, Łódź, 2006</w:t>
            </w:r>
          </w:p>
          <w:p w14:paraId="0856DA48" w14:textId="77777777" w:rsidR="00D17B2F" w:rsidRPr="002F4204" w:rsidRDefault="00D17B2F" w:rsidP="00D17B2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700C105" w14:textId="77777777" w:rsidR="00DD70A8" w:rsidRPr="002F4204" w:rsidRDefault="00DD70A8" w:rsidP="00D17B2F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2F4204">
              <w:rPr>
                <w:rFonts w:ascii="Corbel" w:hAnsi="Corbel"/>
                <w:b w:val="0"/>
                <w:smallCaps w:val="0"/>
                <w:szCs w:val="24"/>
              </w:rPr>
              <w:t>Głodkowska</w:t>
            </w:r>
            <w:proofErr w:type="spellEnd"/>
            <w:r w:rsidRPr="002F4204">
              <w:rPr>
                <w:rFonts w:ascii="Corbel" w:hAnsi="Corbel"/>
                <w:b w:val="0"/>
                <w:smallCaps w:val="0"/>
                <w:szCs w:val="24"/>
              </w:rPr>
              <w:t xml:space="preserve"> J. (red.): </w:t>
            </w:r>
            <w:r w:rsidRPr="002F4204">
              <w:rPr>
                <w:rFonts w:ascii="Corbel" w:hAnsi="Corbel"/>
                <w:b w:val="0"/>
                <w:i/>
                <w:smallCaps w:val="0"/>
                <w:szCs w:val="24"/>
              </w:rPr>
              <w:t>Dydaktyka specjalna w przygotowaniu do kształcenia uczniów ze specjalnymi potrzebami edukacyjnymi: podręcznik akademicki</w:t>
            </w:r>
            <w:r w:rsidRPr="002F4204">
              <w:rPr>
                <w:rFonts w:ascii="Corbel" w:hAnsi="Corbel"/>
                <w:b w:val="0"/>
                <w:smallCaps w:val="0"/>
                <w:szCs w:val="24"/>
              </w:rPr>
              <w:t>, APS, Warszawa 2010.</w:t>
            </w:r>
          </w:p>
          <w:p w14:paraId="42F98D85" w14:textId="77777777" w:rsidR="00D17B2F" w:rsidRPr="002F4204" w:rsidRDefault="00D17B2F" w:rsidP="00D17B2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AB703B3" w14:textId="77777777" w:rsidR="00DD70A8" w:rsidRPr="002F4204" w:rsidRDefault="00DD70A8" w:rsidP="00D17B2F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2F4204">
              <w:rPr>
                <w:rFonts w:ascii="Corbel" w:hAnsi="Corbel"/>
                <w:sz w:val="24"/>
                <w:szCs w:val="24"/>
              </w:rPr>
              <w:t>Jadczak</w:t>
            </w:r>
            <w:proofErr w:type="spellEnd"/>
            <w:r w:rsidRPr="002F4204">
              <w:rPr>
                <w:rFonts w:ascii="Corbel" w:hAnsi="Corbel"/>
                <w:sz w:val="24"/>
                <w:szCs w:val="24"/>
              </w:rPr>
              <w:t xml:space="preserve"> M. (red.): </w:t>
            </w:r>
            <w:r w:rsidRPr="002F4204">
              <w:rPr>
                <w:rFonts w:ascii="Corbel" w:hAnsi="Corbel"/>
                <w:i/>
                <w:sz w:val="24"/>
                <w:szCs w:val="24"/>
              </w:rPr>
              <w:t>Interaktywne metody nauczania z przykładowymi konspektami w nauczaniu przedmiotów na poziomie szkoły wolej i gimnazjum oraz szkoły zawodowej i średniej.</w:t>
            </w:r>
            <w:r w:rsidRPr="002F4204">
              <w:rPr>
                <w:rFonts w:ascii="Corbel" w:hAnsi="Corbel"/>
                <w:sz w:val="24"/>
                <w:szCs w:val="24"/>
              </w:rPr>
              <w:t xml:space="preserve"> Opracowanie zbiorowe, </w:t>
            </w:r>
            <w:proofErr w:type="spellStart"/>
            <w:r w:rsidRPr="002F4204">
              <w:rPr>
                <w:rFonts w:ascii="Corbel" w:hAnsi="Corbel"/>
                <w:sz w:val="24"/>
                <w:szCs w:val="24"/>
              </w:rPr>
              <w:t>Bea-Bleja</w:t>
            </w:r>
            <w:proofErr w:type="spellEnd"/>
            <w:r w:rsidRPr="002F4204">
              <w:rPr>
                <w:rFonts w:ascii="Corbel" w:hAnsi="Corbel"/>
                <w:sz w:val="24"/>
                <w:szCs w:val="24"/>
              </w:rPr>
              <w:t>, Toruń, 2001.</w:t>
            </w:r>
          </w:p>
          <w:p w14:paraId="5A15E8CE" w14:textId="77777777" w:rsidR="00D17B2F" w:rsidRPr="002F4204" w:rsidRDefault="00D17B2F" w:rsidP="00D17B2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</w:p>
          <w:p w14:paraId="15910D91" w14:textId="77777777" w:rsidR="00DD70A8" w:rsidRPr="002F4204" w:rsidRDefault="00DD70A8" w:rsidP="00D17B2F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F4204">
              <w:rPr>
                <w:rFonts w:ascii="Corbel" w:hAnsi="Corbel"/>
                <w:sz w:val="24"/>
                <w:szCs w:val="24"/>
              </w:rPr>
              <w:t xml:space="preserve">Radziwiłowicz M., Radziwiłowicz R.: </w:t>
            </w:r>
            <w:r w:rsidRPr="002F4204">
              <w:rPr>
                <w:rFonts w:ascii="Corbel" w:hAnsi="Corbel"/>
                <w:i/>
                <w:sz w:val="24"/>
                <w:szCs w:val="24"/>
              </w:rPr>
              <w:t>Metoda zadaniowo-sytuacyjna w nauczaniu początkowym</w:t>
            </w:r>
            <w:r w:rsidRPr="002F4204">
              <w:rPr>
                <w:rFonts w:ascii="Corbel" w:hAnsi="Corbel"/>
                <w:sz w:val="24"/>
                <w:szCs w:val="24"/>
              </w:rPr>
              <w:t>, WSiP, Warszawa 1991.</w:t>
            </w:r>
          </w:p>
          <w:p w14:paraId="78C22846" w14:textId="77777777" w:rsidR="00D17B2F" w:rsidRPr="002F4204" w:rsidRDefault="00D17B2F" w:rsidP="00D17B2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</w:p>
          <w:p w14:paraId="4B8FF2E6" w14:textId="77777777" w:rsidR="00DD70A8" w:rsidRPr="002F4204" w:rsidRDefault="00DD70A8" w:rsidP="00D17B2F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F4204">
              <w:rPr>
                <w:rFonts w:ascii="Corbel" w:hAnsi="Corbel"/>
                <w:sz w:val="24"/>
                <w:szCs w:val="24"/>
              </w:rPr>
              <w:t xml:space="preserve">Szczygieł B.: </w:t>
            </w:r>
            <w:r w:rsidRPr="002F4204">
              <w:rPr>
                <w:rFonts w:ascii="Corbel" w:hAnsi="Corbel"/>
                <w:i/>
                <w:sz w:val="24"/>
                <w:szCs w:val="24"/>
              </w:rPr>
              <w:t>Jak pracować z dzieckiem niepełnosprawnym? Konstruowanie programu zajęć. Organizowanie klasy integracyjnej. Konspekty zajęć.</w:t>
            </w:r>
            <w:r w:rsidRPr="002F4204">
              <w:rPr>
                <w:rFonts w:ascii="Corbel" w:hAnsi="Corbel"/>
                <w:sz w:val="24"/>
                <w:szCs w:val="24"/>
              </w:rPr>
              <w:t xml:space="preserve"> Wyd. Impuls, Kraków 2007.</w:t>
            </w:r>
          </w:p>
        </w:tc>
      </w:tr>
    </w:tbl>
    <w:p w14:paraId="2B2F0A47" w14:textId="77777777" w:rsidR="0085747A" w:rsidRPr="002F4204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6A9FEF7" w14:textId="77777777" w:rsidR="0085747A" w:rsidRPr="002F4204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2A713EA" w14:textId="77777777" w:rsidR="0085747A" w:rsidRPr="002F4204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2F4204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5EB3A4BD" w14:textId="77777777" w:rsidR="00E86752" w:rsidRPr="002F4204" w:rsidRDefault="00E86752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CC3D15D" w14:textId="77777777" w:rsidR="00E86752" w:rsidRPr="002F4204" w:rsidRDefault="00E86752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F439A13" w14:textId="77777777" w:rsidR="00E86752" w:rsidRPr="002F4204" w:rsidRDefault="00E86752" w:rsidP="00E86752">
      <w:pPr>
        <w:pStyle w:val="Punktygwne"/>
        <w:spacing w:before="0" w:after="0"/>
        <w:ind w:left="360"/>
        <w:jc w:val="right"/>
        <w:rPr>
          <w:rFonts w:ascii="Corbel" w:hAnsi="Corbel"/>
          <w:szCs w:val="24"/>
        </w:rPr>
      </w:pPr>
    </w:p>
    <w:sectPr w:rsidR="00E86752" w:rsidRPr="002F4204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CC89FEC" w14:textId="77777777" w:rsidR="00B20AE5" w:rsidRDefault="00B20AE5" w:rsidP="00C16ABF">
      <w:pPr>
        <w:spacing w:after="0" w:line="240" w:lineRule="auto"/>
      </w:pPr>
      <w:r>
        <w:separator/>
      </w:r>
    </w:p>
  </w:endnote>
  <w:endnote w:type="continuationSeparator" w:id="0">
    <w:p w14:paraId="3BD569C8" w14:textId="77777777" w:rsidR="00B20AE5" w:rsidRDefault="00B20AE5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2845855" w14:textId="77777777" w:rsidR="00B20AE5" w:rsidRDefault="00B20AE5" w:rsidP="00C16ABF">
      <w:pPr>
        <w:spacing w:after="0" w:line="240" w:lineRule="auto"/>
      </w:pPr>
      <w:r>
        <w:separator/>
      </w:r>
    </w:p>
  </w:footnote>
  <w:footnote w:type="continuationSeparator" w:id="0">
    <w:p w14:paraId="464E3DE1" w14:textId="77777777" w:rsidR="00B20AE5" w:rsidRDefault="00B20AE5" w:rsidP="00C16ABF">
      <w:pPr>
        <w:spacing w:after="0" w:line="240" w:lineRule="auto"/>
      </w:pPr>
      <w:r>
        <w:continuationSeparator/>
      </w:r>
    </w:p>
  </w:footnote>
  <w:footnote w:id="1">
    <w:p w14:paraId="08C29F13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FB29F0"/>
    <w:multiLevelType w:val="hybridMultilevel"/>
    <w:tmpl w:val="4AC84A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867A65"/>
    <w:multiLevelType w:val="hybridMultilevel"/>
    <w:tmpl w:val="A62A25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C558E2"/>
    <w:multiLevelType w:val="hybridMultilevel"/>
    <w:tmpl w:val="1C2E5D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E646FEF"/>
    <w:multiLevelType w:val="hybridMultilevel"/>
    <w:tmpl w:val="F42E0A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BB818DD"/>
    <w:multiLevelType w:val="hybridMultilevel"/>
    <w:tmpl w:val="FD3686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47157376">
    <w:abstractNumId w:val="3"/>
  </w:num>
  <w:num w:numId="2" w16cid:durableId="1285312735">
    <w:abstractNumId w:val="1"/>
  </w:num>
  <w:num w:numId="3" w16cid:durableId="2043362822">
    <w:abstractNumId w:val="5"/>
  </w:num>
  <w:num w:numId="4" w16cid:durableId="754085243">
    <w:abstractNumId w:val="0"/>
  </w:num>
  <w:num w:numId="5" w16cid:durableId="449712710">
    <w:abstractNumId w:val="2"/>
  </w:num>
  <w:num w:numId="6" w16cid:durableId="522593673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18C7"/>
    <w:rsid w:val="00022ECE"/>
    <w:rsid w:val="00042A51"/>
    <w:rsid w:val="00042D2E"/>
    <w:rsid w:val="00044C82"/>
    <w:rsid w:val="00070ED6"/>
    <w:rsid w:val="000742DC"/>
    <w:rsid w:val="00076DBE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C5A68"/>
    <w:rsid w:val="000D04B0"/>
    <w:rsid w:val="000F1C57"/>
    <w:rsid w:val="000F5615"/>
    <w:rsid w:val="00124BFF"/>
    <w:rsid w:val="0012560E"/>
    <w:rsid w:val="00127108"/>
    <w:rsid w:val="00134B13"/>
    <w:rsid w:val="00136A98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0D01"/>
    <w:rsid w:val="00192F37"/>
    <w:rsid w:val="001A047C"/>
    <w:rsid w:val="001A70D2"/>
    <w:rsid w:val="001D657B"/>
    <w:rsid w:val="001D7B54"/>
    <w:rsid w:val="001E0209"/>
    <w:rsid w:val="001E0729"/>
    <w:rsid w:val="001F2CA2"/>
    <w:rsid w:val="002144C0"/>
    <w:rsid w:val="002153B1"/>
    <w:rsid w:val="0022477D"/>
    <w:rsid w:val="002278A9"/>
    <w:rsid w:val="00231CBC"/>
    <w:rsid w:val="002336F9"/>
    <w:rsid w:val="0024028F"/>
    <w:rsid w:val="002432C7"/>
    <w:rsid w:val="00244ABC"/>
    <w:rsid w:val="00245B9C"/>
    <w:rsid w:val="00253297"/>
    <w:rsid w:val="00277019"/>
    <w:rsid w:val="00281FF2"/>
    <w:rsid w:val="002857DE"/>
    <w:rsid w:val="00291567"/>
    <w:rsid w:val="002926D4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204"/>
    <w:rsid w:val="002F4ABE"/>
    <w:rsid w:val="003018BA"/>
    <w:rsid w:val="0030395F"/>
    <w:rsid w:val="00305C92"/>
    <w:rsid w:val="003151C5"/>
    <w:rsid w:val="003343CF"/>
    <w:rsid w:val="00340C64"/>
    <w:rsid w:val="00346FE9"/>
    <w:rsid w:val="0034759A"/>
    <w:rsid w:val="003503F6"/>
    <w:rsid w:val="003530DD"/>
    <w:rsid w:val="00356F38"/>
    <w:rsid w:val="00363F78"/>
    <w:rsid w:val="00364024"/>
    <w:rsid w:val="00392C68"/>
    <w:rsid w:val="003A0A5B"/>
    <w:rsid w:val="003A1176"/>
    <w:rsid w:val="003B1D36"/>
    <w:rsid w:val="003C0BAE"/>
    <w:rsid w:val="003D18A9"/>
    <w:rsid w:val="003D411E"/>
    <w:rsid w:val="003D6CE2"/>
    <w:rsid w:val="003E1941"/>
    <w:rsid w:val="003E2FE6"/>
    <w:rsid w:val="003E49D5"/>
    <w:rsid w:val="003F205D"/>
    <w:rsid w:val="003F3149"/>
    <w:rsid w:val="003F38C0"/>
    <w:rsid w:val="00414E3C"/>
    <w:rsid w:val="0042244A"/>
    <w:rsid w:val="00423DD9"/>
    <w:rsid w:val="00425FBD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1893"/>
    <w:rsid w:val="0047598D"/>
    <w:rsid w:val="004840FD"/>
    <w:rsid w:val="00490F7D"/>
    <w:rsid w:val="00491678"/>
    <w:rsid w:val="004968E2"/>
    <w:rsid w:val="004A0C00"/>
    <w:rsid w:val="004A3EEA"/>
    <w:rsid w:val="004A4D1F"/>
    <w:rsid w:val="004D5282"/>
    <w:rsid w:val="004F1551"/>
    <w:rsid w:val="004F55A3"/>
    <w:rsid w:val="0050496F"/>
    <w:rsid w:val="00513B6F"/>
    <w:rsid w:val="00517C63"/>
    <w:rsid w:val="00523A83"/>
    <w:rsid w:val="00530EDE"/>
    <w:rsid w:val="005363C4"/>
    <w:rsid w:val="00536BDE"/>
    <w:rsid w:val="00543ACC"/>
    <w:rsid w:val="0056538D"/>
    <w:rsid w:val="0056696D"/>
    <w:rsid w:val="00571F2A"/>
    <w:rsid w:val="0057279C"/>
    <w:rsid w:val="0059484D"/>
    <w:rsid w:val="005A0855"/>
    <w:rsid w:val="005A3196"/>
    <w:rsid w:val="005C0458"/>
    <w:rsid w:val="005C080F"/>
    <w:rsid w:val="005C4B6D"/>
    <w:rsid w:val="005C55E5"/>
    <w:rsid w:val="005C696A"/>
    <w:rsid w:val="005E6E85"/>
    <w:rsid w:val="005F093D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77C9F"/>
    <w:rsid w:val="00696477"/>
    <w:rsid w:val="006D050F"/>
    <w:rsid w:val="006D0B9D"/>
    <w:rsid w:val="006D13B4"/>
    <w:rsid w:val="006D6139"/>
    <w:rsid w:val="006E2547"/>
    <w:rsid w:val="006E5D65"/>
    <w:rsid w:val="006F1282"/>
    <w:rsid w:val="006F1FBC"/>
    <w:rsid w:val="006F31E2"/>
    <w:rsid w:val="006F69E9"/>
    <w:rsid w:val="00706544"/>
    <w:rsid w:val="007072BA"/>
    <w:rsid w:val="007074C8"/>
    <w:rsid w:val="0071620A"/>
    <w:rsid w:val="00724677"/>
    <w:rsid w:val="00725459"/>
    <w:rsid w:val="007327BD"/>
    <w:rsid w:val="00734608"/>
    <w:rsid w:val="00736260"/>
    <w:rsid w:val="00745302"/>
    <w:rsid w:val="007461D6"/>
    <w:rsid w:val="00746EC8"/>
    <w:rsid w:val="00763BF1"/>
    <w:rsid w:val="00766FD4"/>
    <w:rsid w:val="007710BF"/>
    <w:rsid w:val="007765F9"/>
    <w:rsid w:val="0078082B"/>
    <w:rsid w:val="0078168C"/>
    <w:rsid w:val="00784975"/>
    <w:rsid w:val="007854E3"/>
    <w:rsid w:val="00787C2A"/>
    <w:rsid w:val="00790E27"/>
    <w:rsid w:val="007A265C"/>
    <w:rsid w:val="007A4022"/>
    <w:rsid w:val="007A4A4B"/>
    <w:rsid w:val="007A6E6E"/>
    <w:rsid w:val="007B7FDF"/>
    <w:rsid w:val="007C3299"/>
    <w:rsid w:val="007C3BCC"/>
    <w:rsid w:val="007C4546"/>
    <w:rsid w:val="007D0973"/>
    <w:rsid w:val="007D6E56"/>
    <w:rsid w:val="007E06CB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A6CFE"/>
    <w:rsid w:val="008B4262"/>
    <w:rsid w:val="008C0898"/>
    <w:rsid w:val="008C0CC0"/>
    <w:rsid w:val="008C19A9"/>
    <w:rsid w:val="008C379D"/>
    <w:rsid w:val="008C5147"/>
    <w:rsid w:val="008C5359"/>
    <w:rsid w:val="008C5363"/>
    <w:rsid w:val="008D1A23"/>
    <w:rsid w:val="008D3DFB"/>
    <w:rsid w:val="008E64F4"/>
    <w:rsid w:val="008F12C9"/>
    <w:rsid w:val="008F6E29"/>
    <w:rsid w:val="00916188"/>
    <w:rsid w:val="00923D7D"/>
    <w:rsid w:val="00933E81"/>
    <w:rsid w:val="009434CE"/>
    <w:rsid w:val="009508DF"/>
    <w:rsid w:val="00950DAC"/>
    <w:rsid w:val="00954A07"/>
    <w:rsid w:val="00962F34"/>
    <w:rsid w:val="009659F8"/>
    <w:rsid w:val="00985C85"/>
    <w:rsid w:val="00997F14"/>
    <w:rsid w:val="009A78D9"/>
    <w:rsid w:val="009B2CDD"/>
    <w:rsid w:val="009C3E31"/>
    <w:rsid w:val="009C54AE"/>
    <w:rsid w:val="009C788E"/>
    <w:rsid w:val="009D3F3B"/>
    <w:rsid w:val="009D770F"/>
    <w:rsid w:val="009E0543"/>
    <w:rsid w:val="009E3B41"/>
    <w:rsid w:val="009F3C5C"/>
    <w:rsid w:val="009F4610"/>
    <w:rsid w:val="00A00ECC"/>
    <w:rsid w:val="00A155EE"/>
    <w:rsid w:val="00A2245B"/>
    <w:rsid w:val="00A229E9"/>
    <w:rsid w:val="00A30110"/>
    <w:rsid w:val="00A33FC0"/>
    <w:rsid w:val="00A36899"/>
    <w:rsid w:val="00A371F6"/>
    <w:rsid w:val="00A43BF6"/>
    <w:rsid w:val="00A53FA5"/>
    <w:rsid w:val="00A54817"/>
    <w:rsid w:val="00A601C8"/>
    <w:rsid w:val="00A60799"/>
    <w:rsid w:val="00A640D0"/>
    <w:rsid w:val="00A76B3B"/>
    <w:rsid w:val="00A84C85"/>
    <w:rsid w:val="00A97DE1"/>
    <w:rsid w:val="00AB053C"/>
    <w:rsid w:val="00AB7157"/>
    <w:rsid w:val="00AD1146"/>
    <w:rsid w:val="00AD27D3"/>
    <w:rsid w:val="00AD386B"/>
    <w:rsid w:val="00AD66D6"/>
    <w:rsid w:val="00AE1160"/>
    <w:rsid w:val="00AE203C"/>
    <w:rsid w:val="00AE2E74"/>
    <w:rsid w:val="00AE5FCB"/>
    <w:rsid w:val="00AF2C1E"/>
    <w:rsid w:val="00B06142"/>
    <w:rsid w:val="00B135B1"/>
    <w:rsid w:val="00B20AE5"/>
    <w:rsid w:val="00B226C3"/>
    <w:rsid w:val="00B2401A"/>
    <w:rsid w:val="00B3130B"/>
    <w:rsid w:val="00B40ADB"/>
    <w:rsid w:val="00B43B77"/>
    <w:rsid w:val="00B43E80"/>
    <w:rsid w:val="00B524B2"/>
    <w:rsid w:val="00B55893"/>
    <w:rsid w:val="00B607DB"/>
    <w:rsid w:val="00B66529"/>
    <w:rsid w:val="00B75946"/>
    <w:rsid w:val="00B75E73"/>
    <w:rsid w:val="00B8056E"/>
    <w:rsid w:val="00B819C8"/>
    <w:rsid w:val="00B82308"/>
    <w:rsid w:val="00B853B6"/>
    <w:rsid w:val="00B90885"/>
    <w:rsid w:val="00BA77B3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45D5"/>
    <w:rsid w:val="00C26CB7"/>
    <w:rsid w:val="00C324C1"/>
    <w:rsid w:val="00C36992"/>
    <w:rsid w:val="00C56036"/>
    <w:rsid w:val="00C5707C"/>
    <w:rsid w:val="00C61DC5"/>
    <w:rsid w:val="00C67E92"/>
    <w:rsid w:val="00C70A26"/>
    <w:rsid w:val="00C766DF"/>
    <w:rsid w:val="00C911B9"/>
    <w:rsid w:val="00C923B5"/>
    <w:rsid w:val="00C94B98"/>
    <w:rsid w:val="00CA2B96"/>
    <w:rsid w:val="00CA5089"/>
    <w:rsid w:val="00CB6360"/>
    <w:rsid w:val="00CD6897"/>
    <w:rsid w:val="00CE5BAC"/>
    <w:rsid w:val="00CF25BE"/>
    <w:rsid w:val="00CF78ED"/>
    <w:rsid w:val="00D02B25"/>
    <w:rsid w:val="00D02EBA"/>
    <w:rsid w:val="00D17B2F"/>
    <w:rsid w:val="00D17C3C"/>
    <w:rsid w:val="00D20C0E"/>
    <w:rsid w:val="00D26B2C"/>
    <w:rsid w:val="00D352C9"/>
    <w:rsid w:val="00D425B2"/>
    <w:rsid w:val="00D428D6"/>
    <w:rsid w:val="00D552B2"/>
    <w:rsid w:val="00D608D1"/>
    <w:rsid w:val="00D64AF0"/>
    <w:rsid w:val="00D74119"/>
    <w:rsid w:val="00D8075B"/>
    <w:rsid w:val="00D8678B"/>
    <w:rsid w:val="00D86BFE"/>
    <w:rsid w:val="00DA2114"/>
    <w:rsid w:val="00DD70A8"/>
    <w:rsid w:val="00DE09C0"/>
    <w:rsid w:val="00DE4A14"/>
    <w:rsid w:val="00DF320D"/>
    <w:rsid w:val="00DF71C8"/>
    <w:rsid w:val="00E05A8D"/>
    <w:rsid w:val="00E129B8"/>
    <w:rsid w:val="00E214FC"/>
    <w:rsid w:val="00E21E7D"/>
    <w:rsid w:val="00E22FBC"/>
    <w:rsid w:val="00E24BF5"/>
    <w:rsid w:val="00E25338"/>
    <w:rsid w:val="00E51E44"/>
    <w:rsid w:val="00E63348"/>
    <w:rsid w:val="00E666D9"/>
    <w:rsid w:val="00E742AA"/>
    <w:rsid w:val="00E77E88"/>
    <w:rsid w:val="00E8107D"/>
    <w:rsid w:val="00E83749"/>
    <w:rsid w:val="00E86752"/>
    <w:rsid w:val="00E960BB"/>
    <w:rsid w:val="00EA2074"/>
    <w:rsid w:val="00EA4832"/>
    <w:rsid w:val="00EA4E9D"/>
    <w:rsid w:val="00EC4899"/>
    <w:rsid w:val="00ED03AB"/>
    <w:rsid w:val="00ED32D2"/>
    <w:rsid w:val="00EE241E"/>
    <w:rsid w:val="00EE32DE"/>
    <w:rsid w:val="00EE5457"/>
    <w:rsid w:val="00EF2A01"/>
    <w:rsid w:val="00F070AB"/>
    <w:rsid w:val="00F11C57"/>
    <w:rsid w:val="00F12AFD"/>
    <w:rsid w:val="00F17567"/>
    <w:rsid w:val="00F27A7B"/>
    <w:rsid w:val="00F3519B"/>
    <w:rsid w:val="00F478B7"/>
    <w:rsid w:val="00F526AF"/>
    <w:rsid w:val="00F617C3"/>
    <w:rsid w:val="00F70595"/>
    <w:rsid w:val="00F7066B"/>
    <w:rsid w:val="00F70D39"/>
    <w:rsid w:val="00F83B28"/>
    <w:rsid w:val="00F974DA"/>
    <w:rsid w:val="00FA46E5"/>
    <w:rsid w:val="00FB7DBA"/>
    <w:rsid w:val="00FC1C25"/>
    <w:rsid w:val="00FC3F45"/>
    <w:rsid w:val="00FC462E"/>
    <w:rsid w:val="00FC4E1B"/>
    <w:rsid w:val="00FC78D1"/>
    <w:rsid w:val="00FD503F"/>
    <w:rsid w:val="00FD555A"/>
    <w:rsid w:val="00FD7589"/>
    <w:rsid w:val="00FF016A"/>
    <w:rsid w:val="00FF1401"/>
    <w:rsid w:val="00FF5E7D"/>
    <w:rsid w:val="00FF7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14372B"/>
  <w15:docId w15:val="{60C59284-6EFA-451F-8414-9D4C8D9B6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wrtext">
    <w:name w:val="wrtext"/>
    <w:basedOn w:val="Domylnaczcionkaakapitu"/>
    <w:rsid w:val="00C911B9"/>
  </w:style>
  <w:style w:type="character" w:styleId="Odwoaniedokomentarza">
    <w:name w:val="annotation reference"/>
    <w:basedOn w:val="Domylnaczcionkaakapitu"/>
    <w:uiPriority w:val="99"/>
    <w:semiHidden/>
    <w:unhideWhenUsed/>
    <w:rsid w:val="00E666D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666D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666D9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666D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666D9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902F9A-104A-4960-82D8-02FD1D86A9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</TotalTime>
  <Pages>1</Pages>
  <Words>1166</Words>
  <Characters>6997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 Zaborniak-Sobczak</cp:lastModifiedBy>
  <cp:revision>4</cp:revision>
  <cp:lastPrinted>2019-02-06T12:12:00Z</cp:lastPrinted>
  <dcterms:created xsi:type="dcterms:W3CDTF">2025-01-27T13:31:00Z</dcterms:created>
  <dcterms:modified xsi:type="dcterms:W3CDTF">2025-10-30T18:21:00Z</dcterms:modified>
</cp:coreProperties>
</file>